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aeda" w14:paraId="086aeda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AF119A">
        <w:t>6</w:t>
      </w:r>
      <w:r w:rsidR="00E63354">
        <w:t>19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>a Osijek, Podružnice</w:t>
      </w:r>
      <w:r w:rsidR="00064FF2">
        <w:t xml:space="preserve"> Osijek, OIB: 85821130368, Osijek, L. </w:t>
      </w:r>
      <w:proofErr w:type="spellStart"/>
      <w:r w:rsidR="00064FF2">
        <w:t>Jagera</w:t>
      </w:r>
      <w:proofErr w:type="spellEnd"/>
      <w:r w:rsidR="00064FF2">
        <w:t xml:space="preserve"> 3,</w:t>
      </w:r>
      <w:r>
        <w:t xml:space="preserve"> </w:t>
      </w:r>
      <w:r w:rsidR="00064FF2">
        <w:t xml:space="preserve">za pokretanje skraćenog stečajnog postupka nad </w:t>
      </w:r>
      <w:r w:rsidR="00665E74">
        <w:t xml:space="preserve">stečajnim </w:t>
      </w:r>
      <w:r w:rsidR="00064FF2">
        <w:t xml:space="preserve">dužnikom </w:t>
      </w:r>
      <w:r w:rsidR="00E63354">
        <w:t>SILEX</w:t>
      </w:r>
      <w:r w:rsidR="00AF119A">
        <w:t xml:space="preserve"> </w:t>
      </w:r>
      <w:r w:rsidR="00064FF2">
        <w:t xml:space="preserve">d.o.o. za </w:t>
      </w:r>
      <w:r w:rsidR="00E63354">
        <w:t>trgovinu</w:t>
      </w:r>
      <w:r w:rsidR="00064FF2">
        <w:t xml:space="preserve">, MBS: </w:t>
      </w:r>
      <w:r w:rsidR="00E63354">
        <w:t>030047001</w:t>
      </w:r>
      <w:r w:rsidR="00064FF2">
        <w:t xml:space="preserve">, OIB: </w:t>
      </w:r>
      <w:r w:rsidR="00E63354">
        <w:t>82609286277</w:t>
      </w:r>
      <w:r w:rsidR="00064FF2">
        <w:t xml:space="preserve">, </w:t>
      </w:r>
      <w:r w:rsidR="00E63354">
        <w:t>Osijek</w:t>
      </w:r>
      <w:r w:rsidR="00064FF2">
        <w:t xml:space="preserve">, </w:t>
      </w:r>
      <w:r w:rsidR="00E63354">
        <w:t>Vij. Petrove Gore 11</w:t>
      </w:r>
      <w:r w:rsidR="00250413">
        <w:t xml:space="preserve">, dana </w:t>
      </w:r>
      <w:r w:rsidR="00B75609">
        <w:t>04</w:t>
      </w:r>
      <w:r w:rsidR="00064FF2">
        <w:t xml:space="preserve">. </w:t>
      </w:r>
      <w:r w:rsidR="00AF119A">
        <w:t>rujna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4E3E2E" w:rsidRPr="004E3E2E">
        <w:t>SILEX d.o.o. za trgovinu, MBS: 030047001, OIB: 82609286277, Osijek, Vij. Petrove Gore 11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594CA5">
        <w:t>20</w:t>
      </w:r>
      <w:r w:rsidR="00CE4A24">
        <w:t xml:space="preserve">. </w:t>
      </w:r>
      <w:r w:rsidR="00594CA5">
        <w:t>lipnja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pokretanje skraćenog stečajnog postupka </w:t>
      </w:r>
      <w:r w:rsidR="00665E74">
        <w:t>Financijs</w:t>
      </w:r>
      <w:r w:rsidR="00AF119A">
        <w:t xml:space="preserve">ke agencije, Regionalnog centra Osijek, Podružnice </w:t>
      </w:r>
      <w:r w:rsidR="00665E74">
        <w:t>Osijek, Klasa: 110-07</w:t>
      </w:r>
      <w:r w:rsidR="00401554">
        <w:t xml:space="preserve">/17-01/04, </w:t>
      </w:r>
      <w:proofErr w:type="spellStart"/>
      <w:r w:rsidR="00401554">
        <w:t>Ur.broj</w:t>
      </w:r>
      <w:proofErr w:type="spellEnd"/>
      <w:r w:rsidR="00401554">
        <w:t>: 04-06-17-</w:t>
      </w:r>
      <w:r w:rsidR="00AF119A">
        <w:t>3</w:t>
      </w:r>
      <w:r w:rsidR="00594CA5">
        <w:t>196</w:t>
      </w:r>
      <w:r w:rsidR="00401554">
        <w:t xml:space="preserve"> </w:t>
      </w:r>
      <w:r w:rsidR="00665E74">
        <w:t xml:space="preserve">od </w:t>
      </w:r>
      <w:r w:rsidR="00594CA5">
        <w:t>19</w:t>
      </w:r>
      <w:r w:rsidR="00665E74">
        <w:t xml:space="preserve">. </w:t>
      </w:r>
      <w:r w:rsidR="00594CA5">
        <w:t>lipnja</w:t>
      </w:r>
      <w:r w:rsidR="00665E74">
        <w:t xml:space="preserve"> 2017. nad stečajnim dužnikom </w:t>
      </w:r>
      <w:r w:rsidR="00A52692" w:rsidRPr="00A52692">
        <w:t>SILEX d.o.o. za trgovinu, MBS: 030047001, OIB: 82609286277, Osijek, Vij. Petrove Gore 11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A52692">
        <w:t>03</w:t>
      </w:r>
      <w:r w:rsidR="00665E74">
        <w:t xml:space="preserve">. </w:t>
      </w:r>
      <w:r w:rsidR="00C87306">
        <w:t>s</w:t>
      </w:r>
      <w:r w:rsidR="00AF119A">
        <w:t xml:space="preserve">rpnja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 xml:space="preserve">obu ovlaštenu za zastupanje stečajnog dužnika da u roku od 15 dana od dana objave oglasa podnese sudu javnobilježnički ovjerovljeni </w:t>
      </w:r>
      <w:proofErr w:type="spellStart"/>
      <w:r w:rsidR="00665E74">
        <w:t>prokazni</w:t>
      </w:r>
      <w:proofErr w:type="spellEnd"/>
      <w:r w:rsidR="00665E74">
        <w:t xml:space="preserve"> popis imovine i obveza dužnika na propisanom obrascu</w:t>
      </w:r>
      <w:r>
        <w:t xml:space="preserve"> te također pozvao vjerovnike dužnika da najkasnije u roku od 45 dana od dana objave oglasa predlože </w:t>
      </w:r>
      <w:r>
        <w:lastRenderedPageBreak/>
        <w:t xml:space="preserve">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AF119A">
        <w:t>28</w:t>
      </w:r>
      <w:r>
        <w:t xml:space="preserve">. </w:t>
      </w:r>
      <w:r w:rsidR="00AF119A">
        <w:t>srpnja</w:t>
      </w:r>
      <w:r>
        <w:t xml:space="preserve"> 2017. zaprimljen je podnesak Županijskog državnog odvjetništva u </w:t>
      </w:r>
      <w:r w:rsidR="00B75609">
        <w:t>Osijeku</w:t>
      </w:r>
      <w:r>
        <w:t>, broj: S-DO-</w:t>
      </w:r>
      <w:r w:rsidR="00AF119A">
        <w:t>6</w:t>
      </w:r>
      <w:r w:rsidR="004040BC">
        <w:t>5</w:t>
      </w:r>
      <w:r w:rsidR="000E198A">
        <w:t>/2017</w:t>
      </w:r>
      <w:r>
        <w:t xml:space="preserve"> od </w:t>
      </w:r>
      <w:r w:rsidR="00B75609">
        <w:t>2</w:t>
      </w:r>
      <w:r w:rsidR="00AF119A">
        <w:t>7</w:t>
      </w:r>
      <w:r>
        <w:t xml:space="preserve">. </w:t>
      </w:r>
      <w:r w:rsidR="00AF119A">
        <w:t>srpnja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1D0917">
        <w:t>1.236,49</w:t>
      </w:r>
      <w:r w:rsidR="00B75609">
        <w:t xml:space="preserve"> kuna</w:t>
      </w:r>
      <w:r w:rsidR="00FE5552">
        <w:t xml:space="preserve"> evidentiranu u ISPU na dan 18. srpnja 2017.</w:t>
      </w:r>
      <w:r>
        <w:t xml:space="preserve"> </w:t>
      </w:r>
      <w:r w:rsidR="00490F0B">
        <w:t>po osnovi neplaćenih obveza poreza, doprinosa i drugih javnih davanja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490F0B">
        <w:t xml:space="preserve">i to nesposobnost za plaćanje, </w:t>
      </w:r>
      <w:r w:rsidR="00CB0CF0">
        <w:t>obzirom</w:t>
      </w:r>
      <w:r w:rsidR="00B75609">
        <w:t xml:space="preserve"> </w:t>
      </w:r>
      <w:r w:rsidR="00490F0B">
        <w:t xml:space="preserve">je </w:t>
      </w:r>
      <w:r w:rsidR="0018583C">
        <w:t xml:space="preserve">stečajni </w:t>
      </w:r>
      <w:r w:rsidR="00F07817">
        <w:t>d</w:t>
      </w:r>
      <w:r w:rsidR="00B75609">
        <w:t xml:space="preserve">užnik </w:t>
      </w:r>
      <w:r w:rsidR="00490F0B">
        <w:t>prema podacima iz Potvrde o blokadi, Klasa: 418-01/2017-01/5</w:t>
      </w:r>
      <w:r w:rsidR="00131132">
        <w:t>7</w:t>
      </w:r>
      <w:r w:rsidR="00490F0B">
        <w:t xml:space="preserve">, </w:t>
      </w:r>
      <w:proofErr w:type="spellStart"/>
      <w:r w:rsidR="00490F0B">
        <w:t>Ur.broj</w:t>
      </w:r>
      <w:proofErr w:type="spellEnd"/>
      <w:r w:rsidR="00490F0B">
        <w:t>: 321-2017-016 na dan 24. srpnja 2017. u neprekidnoj blokadi 1</w:t>
      </w:r>
      <w:r w:rsidR="00131132">
        <w:t>5</w:t>
      </w:r>
      <w:r w:rsidR="00490F0B">
        <w:t>7 dana, a u Očevidniku o redoslijedu plaćanja, Klasa: 418-01/2017-01/5</w:t>
      </w:r>
      <w:r w:rsidR="00131132">
        <w:t>7</w:t>
      </w:r>
      <w:r w:rsidR="00490F0B">
        <w:t xml:space="preserve">, </w:t>
      </w:r>
      <w:proofErr w:type="spellStart"/>
      <w:r w:rsidR="00490F0B">
        <w:t>Ur.broj</w:t>
      </w:r>
      <w:proofErr w:type="spellEnd"/>
      <w:r w:rsidR="00490F0B">
        <w:t>: 321-2017-20 od 24. srpnja 2017.</w:t>
      </w:r>
      <w:r w:rsidR="00131132">
        <w:t xml:space="preserve"> </w:t>
      </w:r>
      <w:r w:rsidR="00490F0B">
        <w:t xml:space="preserve">iskazani su dospjeli nepodmireni nalozi za plaćanje u ukupnom iznosu od </w:t>
      </w:r>
      <w:r w:rsidR="00682965">
        <w:t>6.908,17</w:t>
      </w:r>
      <w:r w:rsidR="00490F0B">
        <w:t xml:space="preserve"> kuna.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8C7588">
        <w:rPr>
          <w:bCs/>
        </w:rPr>
        <w:t>04</w:t>
      </w:r>
      <w:r w:rsidR="008041DE">
        <w:rPr>
          <w:bCs/>
        </w:rPr>
        <w:t xml:space="preserve">. </w:t>
      </w:r>
      <w:r w:rsidR="00490F0B">
        <w:rPr>
          <w:bCs/>
        </w:rPr>
        <w:t>rujna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490F0B">
      <w:pPr>
        <w:pStyle w:val="Tijeloteksta"/>
      </w:pPr>
      <w:r w:rsidRPr="00CC5FC7">
        <w:t>     </w:t>
      </w:r>
    </w:p>
    <w:p w:rsidRDefault="00C87306" w:rsidP="00B75497" w:rsidR="00C87306">
      <w:pPr>
        <w:pStyle w:val="Tijeloteksta"/>
      </w:pPr>
    </w:p>
    <w:p w:rsidRDefault="00B75497" w:rsidP="00B75497" w:rsidR="00AD139D">
      <w:pPr>
        <w:pStyle w:val="Tijeloteksta"/>
      </w:pPr>
      <w:r w:rsidRPr="00CC5FC7">
        <w:t>        </w:t>
      </w: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lastRenderedPageBreak/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>FINA, RC Osijek, Podružnica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490F0B">
        <w:t>27</w:t>
      </w:r>
      <w:r>
        <w:t>.</w:t>
      </w:r>
      <w:r w:rsidR="00D1704E">
        <w:t xml:space="preserve"> </w:t>
      </w:r>
      <w:r w:rsidR="00490F0B">
        <w:t>srpnja</w:t>
      </w:r>
      <w:r w:rsidR="00D1704E">
        <w:t xml:space="preserve"> 2017</w:t>
      </w:r>
      <w:r>
        <w:t xml:space="preserve">. (str. </w:t>
      </w:r>
      <w:r w:rsidR="008C7588">
        <w:t>6-8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E3703B">
        <w:t>25</w:t>
      </w:r>
      <w:r>
        <w:t xml:space="preserve">. </w:t>
      </w:r>
      <w:r w:rsidR="00E3703B">
        <w:t>rujna</w:t>
      </w:r>
      <w:r>
        <w:t xml:space="preserve"> 2017.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6E1" w:rsidP="004A3868" w:rsidR="005C46E1">
      <w:r>
        <w:separator/>
      </w:r>
    </w:p>
  </w:endnote>
  <w:endnote w:id="0" w:type="continuationSeparator">
    <w:p w:rsidRDefault="005C46E1" w:rsidP="004A3868" w:rsidR="005C4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6E1" w:rsidP="004A3868" w:rsidR="005C46E1">
      <w:r>
        <w:separator/>
      </w:r>
    </w:p>
  </w:footnote>
  <w:footnote w:id="0" w:type="continuationSeparator">
    <w:p w:rsidRDefault="005C46E1" w:rsidP="004A3868" w:rsidR="005C46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91C07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31132"/>
    <w:rsid w:val="00137654"/>
    <w:rsid w:val="0014134B"/>
    <w:rsid w:val="0014394E"/>
    <w:rsid w:val="00154A6B"/>
    <w:rsid w:val="001627FB"/>
    <w:rsid w:val="00163169"/>
    <w:rsid w:val="001718AE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21261F"/>
    <w:rsid w:val="0022414E"/>
    <w:rsid w:val="00250413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E3E2E"/>
    <w:rsid w:val="004E65BC"/>
    <w:rsid w:val="004F2672"/>
    <w:rsid w:val="005012E6"/>
    <w:rsid w:val="005200AB"/>
    <w:rsid w:val="005560F4"/>
    <w:rsid w:val="00571630"/>
    <w:rsid w:val="00583AE6"/>
    <w:rsid w:val="00592B7E"/>
    <w:rsid w:val="00594CA5"/>
    <w:rsid w:val="00595793"/>
    <w:rsid w:val="005A5C82"/>
    <w:rsid w:val="005A6C21"/>
    <w:rsid w:val="005B0B37"/>
    <w:rsid w:val="005B4DB5"/>
    <w:rsid w:val="005C2CF0"/>
    <w:rsid w:val="005C39A5"/>
    <w:rsid w:val="005C46E1"/>
    <w:rsid w:val="005E2B09"/>
    <w:rsid w:val="005E739C"/>
    <w:rsid w:val="00607A96"/>
    <w:rsid w:val="0062253E"/>
    <w:rsid w:val="006247C8"/>
    <w:rsid w:val="00625F0A"/>
    <w:rsid w:val="00640501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E2A56"/>
    <w:rsid w:val="00A13EBF"/>
    <w:rsid w:val="00A27052"/>
    <w:rsid w:val="00A45F7B"/>
    <w:rsid w:val="00A52692"/>
    <w:rsid w:val="00A819D4"/>
    <w:rsid w:val="00AA0272"/>
    <w:rsid w:val="00AD139D"/>
    <w:rsid w:val="00AE0651"/>
    <w:rsid w:val="00AF119A"/>
    <w:rsid w:val="00AF266F"/>
    <w:rsid w:val="00B04AB5"/>
    <w:rsid w:val="00B176DA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87FD6"/>
    <w:rsid w:val="00E91C07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C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1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C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1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SILEX d.o.o. za trgovinu</izvorni_sadrzaj>
    <derivirana_varijabla naziv="DomainObject.Predmet.ProtustrankaFormated_1">  SILEX d.o.o. za trgovinu</derivirana_varijabla>
  </DomainObject.Predmet.ProtustrankaFormated>
  <DomainObject.Predmet.ProtustrankaFormatedOIB>
    <izvorni_sadrzaj>  SILEX d.o.o. za trgovinu, OIB 82609286277</izvorni_sadrzaj>
    <derivirana_varijabla naziv="DomainObject.Predmet.ProtustrankaFormatedOIB_1">  SILEX d.o.o. za trgovinu, OIB 82609286277</derivirana_varijabla>
  </DomainObject.Predmet.ProtustrankaFormatedOIB>
  <DomainObject.Predmet.ProtustrankaFormatedWithAdress>
    <izvorni_sadrzaj> SILEX d.o.o. za trgovinu, Vij.Petrove Gore 11, 31000 Osijek</izvorni_sadrzaj>
    <derivirana_varijabla naziv="DomainObject.Predmet.ProtustrankaFormatedWithAdress_1"> SILEX d.o.o. za trgovinu, Vij.Petrove Gore 11, 31000 Osijek</derivirana_varijabla>
  </DomainObject.Predmet.ProtustrankaFormatedWithAdress>
  <DomainObject.Predmet.ProtustrankaFormatedWithAdressOIB>
    <izvorni_sadrzaj> SILEX d.o.o. za trgovinu, OIB 82609286277, Vij.Petrove Gore 11, 31000 Osijek</izvorni_sadrzaj>
    <derivirana_varijabla naziv="DomainObject.Predmet.ProtustrankaFormatedWithAdressOIB_1"> SILEX d.o.o. za trgovinu, OIB 82609286277, Vij.Petrove Gore 11, 31000 Osijek</derivirana_varijabla>
  </DomainObject.Predmet.ProtustrankaFormatedWithAdressOIB>
  <DomainObject.Predmet.ProtustrankaWithAdress>
    <izvorni_sadrzaj>SILEX d.o.o. za trgovinu Vij.Petrove Gore 11, 31000 Osijek</izvorni_sadrzaj>
    <derivirana_varijabla naziv="DomainObject.Predmet.ProtustrankaWithAdress_1">SILEX d.o.o. za trgovinu Vij.Petrove Gore 11, 31000 Osijek</derivirana_varijabla>
  </DomainObject.Predmet.ProtustrankaWithAdress>
  <DomainObject.Predmet.ProtustrankaWithAdressOIB>
    <izvorni_sadrzaj>SILEX d.o.o. za trgovinu, OIB 82609286277, Vij.Petrove Gore 11, 31000 Osijek</izvorni_sadrzaj>
    <derivirana_varijabla naziv="DomainObject.Predmet.ProtustrankaWithAdressOIB_1">SILEX d.o.o. za trgovinu, OIB 82609286277, Vij.Petrove Gore 11, 31000 Osijek</derivirana_varijabla>
  </DomainObject.Predmet.ProtustrankaWithAdressOIB>
  <DomainObject.Predmet.ProtustrankaNazivFormated>
    <izvorni_sadrzaj>SILEX d.o.o. za trgovinu</izvorni_sadrzaj>
    <derivirana_varijabla naziv="DomainObject.Predmet.ProtustrankaNazivFormated_1">SILEX d.o.o. za trgovinu</derivirana_varijabla>
  </DomainObject.Predmet.ProtustrankaNazivFormated>
  <DomainObject.Predmet.ProtustrankaNazivFormatedOIB>
    <izvorni_sadrzaj>SILEX d.o.o. za trgovinu, OIB 82609286277</izvorni_sadrzaj>
    <derivirana_varijabla naziv="DomainObject.Predmet.ProtustrankaNazivFormatedOIB_1">SILEX d.o.o. za trgovinu, OIB 82609286277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SILEX d.o.o. za trgovinu</item>
    </izvorni_sadrzaj>
    <derivirana_varijabla naziv="DomainObject.Predmet.ProtuStrankaListFormated_1">
      <item>SILEX d.o.o. za trgovinu</item>
    </derivirana_varijabla>
  </DomainObject.Predmet.ProtuStrankaListFormated>
  <DomainObject.Predmet.ProtuStrankaListFormatedOIB>
    <izvorni_sadrzaj>
      <item>SILEX d.o.o. za trgovinu, OIB 82609286277</item>
    </izvorni_sadrzaj>
    <derivirana_varijabla naziv="DomainObject.Predmet.ProtuStrankaListFormatedOIB_1">
      <item>SILEX d.o.o. za trgovinu, OIB 82609286277</item>
    </derivirana_varijabla>
  </DomainObject.Predmet.ProtuStrankaListFormatedOIB>
  <DomainObject.Predmet.ProtuStrankaListFormatedWithAdress>
    <izvorni_sadrzaj>
      <item>SILEX d.o.o. za trgovinu, Vij.Petrove Gore 11, 31000 Osijek</item>
    </izvorni_sadrzaj>
    <derivirana_varijabla naziv="DomainObject.Predmet.ProtuStrankaListFormatedWithAdress_1">
      <item>SILEX d.o.o. za trgovinu, Vij.Petrove Gore 11, 31000 Osijek</item>
    </derivirana_varijabla>
  </DomainObject.Predmet.ProtuStrankaListFormatedWithAdress>
  <DomainObject.Predmet.ProtuStrankaListFormatedWithAdressOIB>
    <izvorni_sadrzaj>
      <item>SILEX d.o.o. za trgovinu, OIB 82609286277, Vij.Petrove Gore 11, 31000 Osijek</item>
    </izvorni_sadrzaj>
    <derivirana_varijabla naziv="DomainObject.Predmet.ProtuStrankaListFormatedWithAdressOIB_1">
      <item>SILEX d.o.o. za trgovinu, OIB 82609286277, Vij.Petrove Gore 11, 31000 Osijek</item>
    </derivirana_varijabla>
  </DomainObject.Predmet.ProtuStrankaListFormatedWithAdressOIB>
  <DomainObject.Predmet.ProtuStrankaListNazivFormated>
    <izvorni_sadrzaj>
      <item>SILEX d.o.o. za trgovinu</item>
    </izvorni_sadrzaj>
    <derivirana_varijabla naziv="DomainObject.Predmet.ProtuStrankaListNazivFormated_1">
      <item>SILEX d.o.o. za trgovinu</item>
    </derivirana_varijabla>
  </DomainObject.Predmet.ProtuStrankaListNazivFormated>
  <DomainObject.Predmet.ProtuStrankaListNazivFormatedOIB>
    <izvorni_sadrzaj>
      <item>SILEX d.o.o. za trgovinu, OIB 82609286277</item>
    </izvorni_sadrzaj>
    <derivirana_varijabla naziv="DomainObject.Predmet.ProtuStrankaListNazivFormatedOIB_1">
      <item>SILEX d.o.o. za trgovinu, OIB 82609286277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SILEX d.o.o. za trgovinu</izvorni_sadrzaj>
    <derivirana_varijabla naziv="DomainObject.Predmet.ProtustrankaIDrugi_1">SILEX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SILEX d.o.o. za trgovinu, OIB 82609286277, Vij.Petrove Gore 11, 31000 Osijek</izvorni_sadrzaj>
    <derivirana_varijabla naziv="DomainObject.Predmet.ProtustrankaIDrugiAdressOIB_1">SILEX d.o.o. za trgovinu, OIB 82609286277, Vij.Petrove Gore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SILEX d.o.o. za trgovinu</item>
    </izvorni_sadrzaj>
    <derivirana_varijabla naziv="DomainObject.Predmet.SudioniciListNaziv_1">
      <item>FINA RC OSIJEK</item>
      <item>SILEX d.o.o. za trgovinu</item>
    </derivirana_varijabla>
  </DomainObject.Predmet.SudioniciListNaziv>
  <DomainObject.Predmet.SudioniciListAdressOIB>
    <izvorni_sadrzaj>
      <item>FINA RC OSIJEK, OIB 85821130368</item>
      <item>SILEX d.o.o. za trgovinu, OIB 82609286277, Vij.Petrove Gore 11,31000 Osijek</item>
    </izvorni_sadrzaj>
    <derivirana_varijabla naziv="DomainObject.Predmet.SudioniciListAdressOIB_1">
      <item>FINA RC OSIJEK, OIB 85821130368</item>
      <item>SILEX d.o.o. za trgovinu, OIB 82609286277, Vij.Petrove Gore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82609286277</item>
    </izvorni_sadrzaj>
    <derivirana_varijabla naziv="DomainObject.Predmet.SudioniciListNazivOIB_1">
      <item>, OIB 85821130368</item>
      <item>, OIB 82609286277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6758D-1A0B-4AB7-9F4B-E37A76357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547</properties:Words>
  <properties:Characters>3124</properties:Characters>
  <properties:Lines>117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2017-08-07T05:57:00Z</dcterms:created>
  <dc:creator>mkocijan</dc:creator>
  <cp:lastModifiedBy>Snježana Markotić Jurić</cp:lastModifiedBy>
  <cp:lastPrinted>2017-06-08T12:24:00Z</cp:lastPrinted>
  <dcterms:modified xmlns:xsi="http://www.w3.org/2001/XMLSchema-instance" xsi:type="dcterms:W3CDTF">2017-09-04T05:37:00Z</dcterms:modified>
  <cp:revision>13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