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6b08" w14:paraId="ae86b0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B2B55">
        <w:t>3850</w:t>
      </w:r>
      <w:r w:rsidR="00993073">
        <w:t>/16-</w:t>
      </w:r>
      <w:r w:rsidR="009B2B55">
        <w:t>22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4B157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9B2B55" w:rsidRPr="00321ACC">
        <w:rPr>
          <w:lang w:val="pt-BR"/>
        </w:rPr>
        <w:t>IDEAL TOP GRUPA d.o.o., Zagreb, Andrije Žaje 2, OIB</w:t>
      </w:r>
      <w:r w:rsidR="009B2B55">
        <w:rPr>
          <w:lang w:val="pt-BR"/>
        </w:rPr>
        <w:t>:</w:t>
      </w:r>
      <w:r w:rsidR="009B2B55" w:rsidRPr="00321ACC">
        <w:rPr>
          <w:lang w:val="pt-BR"/>
        </w:rPr>
        <w:t xml:space="preserve"> 47539480610</w:t>
      </w:r>
      <w:r w:rsidRPr="00043498">
        <w:t xml:space="preserve">, </w:t>
      </w:r>
      <w:r w:rsidR="009B2B55" w:rsidRPr="004B1574">
        <w:t>27</w:t>
      </w:r>
      <w:r w:rsidRPr="004B1574">
        <w:t xml:space="preserve">. </w:t>
      </w:r>
      <w:r w:rsidR="004B1574" w:rsidRPr="004B1574">
        <w:t>travnja</w:t>
      </w:r>
      <w:r w:rsidRPr="004B1574">
        <w:t xml:space="preserve"> 201</w:t>
      </w:r>
      <w:r w:rsidR="00043498" w:rsidRPr="004B1574">
        <w:t>8</w:t>
      </w:r>
      <w:r w:rsidRPr="004B1574">
        <w:t>.,</w:t>
      </w:r>
    </w:p>
    <w:p w:rsidRDefault="00BB1111" w:rsidP="00843BBB" w:rsidR="00BB1111" w:rsidRPr="004B1574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19365B">
      <w:pPr>
        <w:ind w:firstLine="708"/>
        <w:jc w:val="both"/>
      </w:pPr>
      <w:r w:rsidRPr="00A93839">
        <w:t xml:space="preserve">I. Otvara se stečajni postupak nad dužnikom </w:t>
      </w:r>
      <w:r w:rsidR="009B2B55" w:rsidRPr="00321ACC">
        <w:rPr>
          <w:lang w:val="pt-BR"/>
        </w:rPr>
        <w:t>IDEAL TOP GRUPA d.o.o., Zagreb, Andrije Žaje 2, OIB</w:t>
      </w:r>
      <w:r w:rsidR="009B2B55">
        <w:rPr>
          <w:lang w:val="pt-BR"/>
        </w:rPr>
        <w:t>:</w:t>
      </w:r>
      <w:r w:rsidR="009B2B55" w:rsidRPr="00321ACC">
        <w:rPr>
          <w:lang w:val="pt-BR"/>
        </w:rPr>
        <w:t xml:space="preserve"> 47539480610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4B1574">
        <w:t>27</w:t>
      </w:r>
      <w:r w:rsidR="008E4EF5" w:rsidRPr="004B1574">
        <w:t xml:space="preserve">. </w:t>
      </w:r>
      <w:r w:rsidR="004B1574" w:rsidRPr="004B1574">
        <w:t>travnja</w:t>
      </w:r>
      <w:r w:rsidRPr="004B1574">
        <w:rPr>
          <w:lang w:val="pt-BR"/>
        </w:rPr>
        <w:t xml:space="preserve"> </w:t>
      </w:r>
      <w:r w:rsidRPr="0019365B">
        <w:rPr>
          <w:lang w:val="pt-BR"/>
        </w:rPr>
        <w:t>201</w:t>
      </w:r>
      <w:r w:rsidR="00043498" w:rsidRPr="0019365B">
        <w:rPr>
          <w:lang w:val="pt-BR"/>
        </w:rPr>
        <w:t>8</w:t>
      </w:r>
      <w:r w:rsidRPr="0019365B">
        <w:t xml:space="preserve">. u </w:t>
      </w:r>
      <w:r w:rsidR="0019365B" w:rsidRPr="0019365B">
        <w:t>8</w:t>
      </w:r>
      <w:r w:rsidR="00C70ACC" w:rsidRPr="0019365B">
        <w:t>.</w:t>
      </w:r>
      <w:r w:rsidR="0019365B" w:rsidRPr="0019365B">
        <w:t>3</w:t>
      </w:r>
      <w:r w:rsidR="00DC7C75" w:rsidRPr="0019365B">
        <w:t>0</w:t>
      </w:r>
      <w:r w:rsidRPr="0019365B">
        <w:t xml:space="preserve"> sati.</w:t>
      </w:r>
    </w:p>
    <w:p w:rsidRDefault="00A93839" w:rsidP="00043498" w:rsidR="00A93839" w:rsidRPr="00043498">
      <w:pPr>
        <w:ind w:firstLine="708"/>
        <w:jc w:val="both"/>
      </w:pPr>
      <w:r w:rsidRPr="00DC7C75">
        <w:t xml:space="preserve">II. Za stečajnog upravitelja imenuje se </w:t>
      </w:r>
      <w:r w:rsidR="004B1574">
        <w:t>Ivan Čulić, OIB: 28643153330, Sljemenska ulica 44, Osijek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BC627F">
        <w:t xml:space="preserve"> dužnikom</w:t>
      </w:r>
      <w:r w:rsidR="00690007">
        <w:t xml:space="preserve"> </w:t>
      </w:r>
      <w:r w:rsidR="009B2B55" w:rsidRPr="00321ACC">
        <w:rPr>
          <w:lang w:val="pt-BR"/>
        </w:rPr>
        <w:t>IDEAL TOP GRUPA d.o.o., Zagreb, Andrije Žaje 2, OIB</w:t>
      </w:r>
      <w:r w:rsidR="009B2B55">
        <w:rPr>
          <w:lang w:val="pt-BR"/>
        </w:rPr>
        <w:t>:</w:t>
      </w:r>
      <w:r w:rsidR="009B2B55" w:rsidRPr="00321ACC">
        <w:rPr>
          <w:lang w:val="pt-BR"/>
        </w:rPr>
        <w:t xml:space="preserve"> 47539480610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B2B55" w:rsidP="009B2B55" w:rsidR="009B2B55" w:rsidRPr="00CA1A6F">
      <w:pPr>
        <w:ind w:firstLine="709"/>
        <w:jc w:val="both"/>
      </w:pPr>
      <w:r w:rsidRPr="008D0863">
        <w:t xml:space="preserve">Financijska agencija, Regionalni centar Zagreb, podnijela je ovom sudu prijedlog za otvaranje stečajnog postupka nad dužnikom </w:t>
      </w:r>
      <w:r w:rsidRPr="00321ACC">
        <w:rPr>
          <w:lang w:val="pt-BR"/>
        </w:rPr>
        <w:t>IDEAL TOP GRUPA d.o.o., Zagreb, Andrije Žaje 2, OIB</w:t>
      </w:r>
      <w:r>
        <w:rPr>
          <w:lang w:val="pt-BR"/>
        </w:rPr>
        <w:t>:</w:t>
      </w:r>
      <w:r w:rsidRPr="00321ACC">
        <w:rPr>
          <w:lang w:val="pt-BR"/>
        </w:rPr>
        <w:t xml:space="preserve"> 47539480610</w:t>
      </w:r>
      <w:r w:rsidRPr="00CA1A6F">
        <w:t xml:space="preserve">.  </w:t>
      </w:r>
    </w:p>
    <w:p w:rsidRDefault="009B2B55" w:rsidP="009B2B55" w:rsidR="009B2B55" w:rsidRPr="008D0863">
      <w:pPr>
        <w:ind w:firstLine="709"/>
        <w:jc w:val="both"/>
      </w:pPr>
      <w:r w:rsidRPr="008D086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B2B55" w:rsidP="009B2B55" w:rsidR="009B2B55" w:rsidRPr="008D0863">
      <w:pPr>
        <w:ind w:firstLine="709"/>
        <w:jc w:val="both"/>
        <w:rPr>
          <w:lang w:val="en-GB"/>
        </w:rPr>
      </w:pPr>
      <w:r w:rsidRPr="008D0863">
        <w:t xml:space="preserve">Financijska agencija, kao predlagatelj, navela je u prijedlogu za otvaranje stečajnog postupka kako dužnik na dan </w:t>
      </w:r>
      <w:r>
        <w:t>18. travnja 2016</w:t>
      </w:r>
      <w:r w:rsidRPr="008D0863">
        <w:t xml:space="preserve">. u Očevidniku redoslijeda osnova za plaćanje </w:t>
      </w:r>
      <w:r w:rsidRPr="008D0863">
        <w:lastRenderedPageBreak/>
        <w:t xml:space="preserve">ima evidentirane neizvršene osnove za plaćanje u neprekinutom razdoblju od 120 dana, u ukupnom iznosu od </w:t>
      </w:r>
      <w:r>
        <w:t>19.780,09 kn, kao i da dužnik ima 2</w:t>
      </w:r>
      <w:r w:rsidRPr="008D0863">
        <w:t xml:space="preserve"> zaposlen</w:t>
      </w:r>
      <w:r>
        <w:t>a.</w:t>
      </w:r>
      <w:r w:rsidRPr="008D0863">
        <w:t xml:space="preserve"> </w:t>
      </w:r>
      <w:r w:rsidRPr="008D0863">
        <w:rPr>
          <w:lang w:val="en-GB"/>
        </w:rPr>
        <w:t xml:space="preserve">S obzirom na to da 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B2B55" w:rsidP="009B2B55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B2B55" w:rsidP="009B2B55" w:rsidR="009B2B55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19. rujna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17. listopada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9B2B55" w:rsidP="009B2B55" w:rsidR="009B2B55">
      <w:pPr>
        <w:ind w:firstLine="708"/>
        <w:jc w:val="both"/>
      </w:pPr>
      <w:r>
        <w:t>S</w:t>
      </w:r>
      <w:r w:rsidRPr="00365EEA">
        <w:t xml:space="preserve">pisu prileži podnesak Ministarstva financija, Porezna uprava, Područni ured Zagreb, Služba za naplatu i ovrhu, od 25. srpnja 2017. (list 11 spisa) kojim obavještava sud da su uvidom u Informacijski sustav Porezne uprave i </w:t>
      </w:r>
      <w:r>
        <w:t>e</w:t>
      </w:r>
      <w:r w:rsidRPr="00365EEA">
        <w:t>videnciju PBZO utvrdili da dužnik ne posjeduje pokretnu imovinu i nekretnine.</w:t>
      </w:r>
    </w:p>
    <w:p w:rsidRDefault="009B2B55" w:rsidP="009B2B55" w:rsidR="009B2B55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B2B55" w:rsidP="009B2B55" w:rsidR="009B2B55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17. listopada 2017. nije vlasnik nekretnina (list 26 spisa).</w:t>
      </w:r>
    </w:p>
    <w:p w:rsidRDefault="009B2B55" w:rsidP="009B2B55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30</w:t>
      </w:r>
      <w:r w:rsidRPr="00350BA2">
        <w:t xml:space="preserve">. </w:t>
      </w:r>
      <w:r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27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82DB3" w:rsidP="00B75EA4" w:rsidR="00B75EA4">
      <w:pPr>
        <w:jc w:val="both"/>
      </w:pPr>
      <w:r>
        <w:tab/>
      </w:r>
      <w:r w:rsidR="009B2B55">
        <w:t>Uvidom u potvrdu FINE od 17. srpnja 2017. (list 8 spisa) utvrđeno je da dužnik na dan 17. srpnja 2017. u Očevidniku redoslijeda osnova za plaćanje imao neizvršene osnove za plaćanje u neprekinutom razdoblju od 74 dana u ukupnom iznosu od 19.508,68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B2B55">
        <w:t>5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B2B55">
        <w:t>8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A054F1">
        <w:t>,</w:t>
      </w:r>
      <w:r w:rsidR="00690007">
        <w:t xml:space="preserve"> podatak od </w:t>
      </w:r>
      <w:r w:rsidR="00690007" w:rsidRPr="0065182A">
        <w:t xml:space="preserve">Ministarstva unutarnjih poslova, Policijska uprava </w:t>
      </w:r>
      <w:r w:rsidR="00E82DB3">
        <w:t>Zagrebačka</w:t>
      </w:r>
      <w:r w:rsidR="00A054F1">
        <w:t xml:space="preserve"> te podatke </w:t>
      </w:r>
      <w:r w:rsidR="00E82DB3">
        <w:t xml:space="preserve"> </w:t>
      </w:r>
      <w:r w:rsidR="00A054F1" w:rsidRPr="00365EEA">
        <w:t>Ministarstva financija, Porezna uprava, Područni ured Zagreb, Služba za naplatu i ovrhu</w:t>
      </w:r>
      <w:r w:rsidR="00A054F1">
        <w:t xml:space="preserve">,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</w:t>
      </w:r>
      <w:r w:rsidRPr="003A7D16">
        <w:lastRenderedPageBreak/>
        <w:t xml:space="preserve">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4B1574">
      <w:pPr>
        <w:jc w:val="center"/>
      </w:pPr>
      <w:r w:rsidRPr="00372077">
        <w:t xml:space="preserve">U </w:t>
      </w:r>
      <w:r w:rsidR="00C12410" w:rsidRPr="004B1574">
        <w:t>Zagreb</w:t>
      </w:r>
      <w:r w:rsidR="00CA4E71" w:rsidRPr="004B1574">
        <w:t xml:space="preserve">u </w:t>
      </w:r>
      <w:r w:rsidR="009B2B55" w:rsidRPr="004B1574">
        <w:t>27</w:t>
      </w:r>
      <w:r w:rsidR="00934FAE" w:rsidRPr="004B1574">
        <w:t xml:space="preserve">. </w:t>
      </w:r>
      <w:r w:rsidR="004B1574" w:rsidRPr="004B1574">
        <w:t>travnja</w:t>
      </w:r>
      <w:r w:rsidR="00B6336F" w:rsidRPr="004B1574">
        <w:t xml:space="preserve"> </w:t>
      </w:r>
      <w:r w:rsidR="006A7E02" w:rsidRPr="004B1574">
        <w:t>201</w:t>
      </w:r>
      <w:r w:rsidR="00043498" w:rsidRPr="004B1574">
        <w:t>8</w:t>
      </w:r>
      <w:r w:rsidR="00C12410" w:rsidRPr="004B1574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137605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137605" w:rsidP="007B64C7" w:rsidR="00137605">
      <w:pPr>
        <w:ind w:firstLine="708" w:left="3540"/>
        <w:jc w:val="right"/>
      </w:pPr>
      <w:r>
        <w:t>Za točnost otpravka-ovlašteni službenik:</w:t>
      </w:r>
    </w:p>
    <w:p w:rsidRDefault="00137605" w:rsidP="007B64C7" w:rsidR="00137605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3760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B2B55">
          <w:t>3850</w:t>
        </w:r>
        <w:r w:rsidR="00D12E99">
          <w:t>/</w:t>
        </w:r>
        <w:r w:rsidR="00993073">
          <w:t>16</w:t>
        </w:r>
        <w:r w:rsidR="006A7E02">
          <w:t>-</w:t>
        </w:r>
        <w:r w:rsidR="009B2B55">
          <w:t>22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37605"/>
    <w:rsid w:val="00144607"/>
    <w:rsid w:val="00154D5E"/>
    <w:rsid w:val="001933E2"/>
    <w:rsid w:val="0019365B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B1574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054F1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C627F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7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3850</izvorni_sadrzaj>
    <derivirana_varijabla naziv="DomainObject.Predmet.Broj_1">3850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St-3850/2016</izvorni_sadrzaj>
    <derivirana_varijabla naziv="DomainObject.Predmet.OznakaBroj_1">St-3850/2016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IDEAL TOP GRUPA d.o.o. zastupanog po punomoćniku Saša Furdek; Ivan Bartulović</izvorni_sadrzaj>
    <derivirana_varijabla naziv="DomainObject.Predmet.ProtustrankaFormated_1">  IDEAL TOP GRUPA d.o.o. zastupanog po punomoćniku Saša Furdek; Ivan Bartulović</derivirana_varijabla>
  </DomainObject.Predmet.ProtustrankaFormated>
  <DomainObject.Predmet.ProtustrankaFormatedOIB>
    <izvorni_sadrzaj>  IDEAL TOP GRUPA d.o.o., OIB 47539480610 zastupanog po punomoćniku Saša Furdek; Ivan Bartulović</izvorni_sadrzaj>
    <derivirana_varijabla naziv="DomainObject.Predmet.ProtustrankaFormatedOIB_1">  IDEAL TOP GRUPA d.o.o., OIB 47539480610 zastupanog po punomoćniku Saša Furdek; Ivan Bartulović</derivirana_varijabla>
  </DomainObject.Predmet.ProtustrankaFormatedOIB>
  <DomainObject.Predmet.ProtustrankaFormatedWithAdress>
    <izvorni_sadrzaj> IDEAL TOP GRUPA d.o.o., Andrije Žaje 2, 10000 Zagreb zastupanog po punomoćniku Saša Furdek; Ivan Bartulović</izvorni_sadrzaj>
    <derivirana_varijabla naziv="DomainObject.Predmet.ProtustrankaFormatedWithAdress_1"> IDEAL TOP GRUPA d.o.o., Andrije Žaje 2, 10000 Zagreb zastupanog po punomoćniku Saša Furdek; Ivan Bartulović</derivirana_varijabla>
  </DomainObject.Predmet.ProtustrankaFormatedWithAdress>
  <DomainObject.Predmet.ProtustrankaFormatedWithAdressOIB>
    <izvorni_sadrzaj> IDEAL TOP GRUPA d.o.o., OIB 47539480610, Andrije Žaje 2, 10000 Zagreb zastupanog po punomoćniku Saša Furdek; Ivan Bartulović</izvorni_sadrzaj>
    <derivirana_varijabla naziv="DomainObject.Predmet.ProtustrankaFormatedWithAdressOIB_1"> IDEAL TOP GRUPA d.o.o., OIB 47539480610, Andrije Žaje 2, 10000 Zagreb zastupanog po punomoćniku Saša Furdek; Ivan Bartulović</derivirana_varijabla>
  </DomainObject.Predmet.ProtustrankaFormatedWithAdressOIB>
  <DomainObject.Predmet.ProtustrankaWithAdress>
    <izvorni_sadrzaj>IDEAL TOP GRUPA d.o.o. Andrije Žaje 2, 10000 Zagreb</izvorni_sadrzaj>
    <derivirana_varijabla naziv="DomainObject.Predmet.ProtustrankaWithAdress_1">IDEAL TOP GRUPA d.o.o. Andrije Žaje 2, 10000 Zagreb</derivirana_varijabla>
  </DomainObject.Predmet.ProtustrankaWithAdress>
  <DomainObject.Predmet.ProtustrankaWithAdressOIB>
    <izvorni_sadrzaj>IDEAL TOP GRUPA d.o.o., OIB 47539480610, Andrije Žaje 2, 10000 Zagreb</izvorni_sadrzaj>
    <derivirana_varijabla naziv="DomainObject.Predmet.ProtustrankaWithAdressOIB_1">IDEAL TOP GRUPA d.o.o., OIB 47539480610, Andrije Žaje 2, 10000 Zagreb</derivirana_varijabla>
  </DomainObject.Predmet.ProtustrankaWithAdressOIB>
  <DomainObject.Predmet.ProtustrankaNazivFormated>
    <izvorni_sadrzaj>IDEAL TOP GRUPA d.o.o.</izvorni_sadrzaj>
    <derivirana_varijabla naziv="DomainObject.Predmet.ProtustrankaNazivFormated_1">IDEAL TOP GRUPA d.o.o.</derivirana_varijabla>
  </DomainObject.Predmet.ProtustrankaNazivFormated>
  <DomainObject.Predmet.ProtustrankaNazivFormatedOIB>
    <izvorni_sadrzaj>IDEAL TOP GRUPA d.o.o., OIB 47539480610</izvorni_sadrzaj>
    <derivirana_varijabla naziv="DomainObject.Predmet.ProtustrankaNazivFormatedOIB_1">IDEAL TOP GRUPA d.o.o., OIB 47539480610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Furdek; VJEROVNICI</izvorni_sadrzaj>
    <derivirana_varijabla naziv="DomainObject.Predmet.StrankaFormated_1">  FINA Regionalni centar Zagreb; Saša Furdek; VJEROVNICI</derivirana_varijabla>
  </DomainObject.Predmet.StrankaFormated>
  <DomainObject.Predmet.StrankaFormatedOIB>
    <izvorni_sadrzaj>  FINA Regionalni centar Zagreb, OIB 85821130368; Saša Furdek, OIB 54051722922; VJEROVNICI</izvorni_sadrzaj>
    <derivirana_varijabla naziv="DomainObject.Predmet.StrankaFormatedOIB_1">  FINA Regionalni centar Zagreb, OIB 85821130368; Saša Furdek, OIB 54051722922; VJEROVNICI</derivirana_varijabla>
  </DomainObject.Predmet.StrankaFormatedOIB>
  <DomainObject.Predmet.StrankaFormatedWithAdress>
    <izvorni_sadrzaj> FINA Regionalni centar Zagreb, Trg svibanjskih žrtava 1995. br. 1, 10000 Zagreb; Saša Furdek, Rudeška Cesta 83, 10000 Zagreb; VJEROVNICI</izvorni_sadrzaj>
    <derivirana_varijabla naziv="DomainObject.Predmet.StrankaFormatedWithAdress_1"> FINA Regionalni centar Zagreb, Trg svibanjskih žrtava 1995. br. 1, 10000 Zagreb; Saša Furdek, Rudeška Cesta 83, 10000 Zagreb; VJEROVNICI</derivirana_varijabla>
  </DomainObject.Predmet.StrankaFormatedWithAdress>
  <DomainObject.Predmet.StrankaFormatedWithAdressOIB>
    <izvorni_sadrzaj> FINA Regionalni centar Zagreb, OIB 85821130368, Trg svibanjskih žrtava 1995. br. 1, 10000 Zagreb; Saša Furdek, OIB 54051722922, Rudeška Cesta 83, 10000 Zagreb; VJEROVNICI</izvorni_sadrzaj>
    <derivirana_varijabla naziv="DomainObject.Predmet.StrankaFormatedWithAdressOIB_1"> FINA Regionalni centar Zagreb, OIB 85821130368, Trg svibanjskih žrtava 1995. br. 1, 10000 Zagreb; Saša Furdek, OIB 54051722922, Rudeška Cesta 83, 10000 Zagreb; VJEROVNICI</derivirana_varijabla>
  </DomainObject.Predmet.StrankaFormatedWithAdressOIB>
  <DomainObject.Predmet.StrankaWithAdress>
    <izvorni_sadrzaj>FINA Regionalni centar Zagreb Trg svibanjskih žrtava 1995. br. 1,10000 Zagreb,Saša Furdek Rudeška Cesta 83,10000 Zagreb,VJEROVNICI </izvorni_sadrzaj>
    <derivirana_varijabla naziv="DomainObject.Predmet.StrankaWithAdress_1">FINA Regionalni centar Zagreb Trg svibanjskih žrtava 1995. br. 1,10000 Zagreb,Saša Furdek Rudeška Cesta 83,10000 Zagreb,VJEROVNICI </derivirana_varijabla>
  </DomainObject.Predmet.StrankaWithAdress>
  <DomainObject.Predmet.StrankaWithAdressOIB>
    <izvorni_sadrzaj>FINA Regionalni centar Zagreb, OIB 85821130368, Trg svibanjskih žrtava 1995. br. 1,10000 Zagreb,Saša Furdek, OIB 54051722922, Rudeška Cesta 83,10000 Zagreb,VJEROVNICI</izvorni_sadrzaj>
    <derivirana_varijabla naziv="DomainObject.Predmet.StrankaWithAdressOIB_1">FINA Regionalni centar Zagreb, OIB 85821130368, Trg svibanjskih žrtava 1995. br. 1,10000 Zagreb,Saša Furdek, OIB 54051722922, Rudeška Cesta 83,10000 Zagreb,VJEROVNICI</derivirana_varijabla>
  </DomainObject.Predmet.StrankaWithAdressOIB>
  <DomainObject.Predmet.StrankaNazivFormated>
    <izvorni_sadrzaj>FINA Regionalni centar Zagreb,Saša Furdek,VJEROVNICI</izvorni_sadrzaj>
    <derivirana_varijabla naziv="DomainObject.Predmet.StrankaNazivFormated_1">FINA Regionalni centar Zagreb,Saša Furdek,VJEROVNICI</derivirana_varijabla>
  </DomainObject.Predmet.StrankaNazivFormated>
  <DomainObject.Predmet.StrankaNazivFormatedOIB>
    <izvorni_sadrzaj>FINA Regionalni centar Zagreb, OIB 85821130368,Saša Furdek, OIB 54051722922,VJEROVNICI</izvorni_sadrzaj>
    <derivirana_varijabla naziv="DomainObject.Predmet.StrankaNazivFormatedOIB_1">FINA Regionalni centar Zagreb, OIB 85821130368,Saša Furdek, OIB 54051722922,VJEROVNICI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Saša Furdek</item>
      <item>VJEROVNICI</item>
    </izvorni_sadrzaj>
    <derivirana_varijabla naziv="DomainObject.Predmet.StrankaListFormated_1">
      <item>FINA Regionalni centar Zagreb</item>
      <item>Saša Furdek</item>
      <item>VJEROVNICI</item>
    </derivirana_varijabla>
  </DomainObject.Predmet.StrankaListFormated>
  <DomainObject.Predmet.StrankaListFormatedOIB>
    <izvorni_sadrzaj>
      <item>FINA Regionalni centar Zagreb, OIB 85821130368</item>
      <item>Saša Furdek, OIB 54051722922</item>
      <item>VJEROVNICI</item>
    </izvorni_sadrzaj>
    <derivirana_varijabla naziv="DomainObject.Predmet.StrankaListFormatedOIB_1">
      <item>FINA Regionalni centar Zagreb, OIB 85821130368</item>
      <item>Saša Furdek, OIB 54051722922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Furdek, Rudeška Cesta 83, 10000 Zagreb</item>
      <item>VJEROVNICI</item>
    </izvorni_sadrzaj>
    <derivirana_varijabla naziv="DomainObject.Predmet.StrankaListFormatedWithAdress_1">
      <item>FINA Regionalni centar Zagreb, Trg svibanjskih žrtava 1995. br. 1, 10000 Zagreb</item>
      <item>Saša Furdek, Rudeška Cesta 83,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Furdek, OIB 54051722922, Rudeška Cesta 83,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Saša Furdek, OIB 54051722922, Rudeška Cesta 83, 10000 Zagreb</item>
      <item>VJEROVNICI</item>
    </derivirana_varijabla>
  </DomainObject.Predmet.StrankaListFormatedWithAdressOIB>
  <DomainObject.Predmet.StrankaListNazivFormated>
    <izvorni_sadrzaj>
      <item>FINA Regionalni centar Zagreb</item>
      <item>Saša Furdek</item>
      <item>VJEROVNICI</item>
    </izvorni_sadrzaj>
    <derivirana_varijabla naziv="DomainObject.Predmet.StrankaListNazivFormated_1">
      <item>FINA Regionalni centar Zagreb</item>
      <item>Saša Furdek</item>
      <item>VJEROVNICI</item>
    </derivirana_varijabla>
  </DomainObject.Predmet.StrankaListNazivFormated>
  <DomainObject.Predmet.StrankaListNazivFormatedOIB>
    <izvorni_sadrzaj>
      <item>FINA Regionalni centar Zagreb, OIB 85821130368</item>
      <item>Saša Furdek, OIB 54051722922</item>
      <item>VJEROVNICI</item>
    </izvorni_sadrzaj>
    <derivirana_varijabla naziv="DomainObject.Predmet.StrankaListNazivFormatedOIB_1">
      <item>FINA Regionalni centar Zagreb, OIB 85821130368</item>
      <item>Saša Furdek, OIB 54051722922</item>
      <item>VJEROVNICI</item>
    </derivirana_varijabla>
  </DomainObject.Predmet.StrankaListNazivFormatedOIB>
  <DomainObject.Predmet.ProtuStrankaListFormated>
    <izvorni_sadrzaj>
      <item>IDEAL TOP GRUPA d.o.o. zastupanog po punomoćniku Saša Furdek; Ivan Bartulović</item>
    </izvorni_sadrzaj>
    <derivirana_varijabla naziv="DomainObject.Predmet.ProtuStrankaListFormated_1">
      <item>IDEAL TOP GRUPA d.o.o. zastupanog po punomoćniku Saša Furdek; Ivan Bartulović</item>
    </derivirana_varijabla>
  </DomainObject.Predmet.ProtuStrankaListFormated>
  <DomainObject.Predmet.ProtuStrankaListFormatedOIB>
    <izvorni_sadrzaj>
      <item>IDEAL TOP GRUPA d.o.o., OIB 47539480610 zastupanog po punomoćniku Saša Furdek; Ivan Bartulović</item>
    </izvorni_sadrzaj>
    <derivirana_varijabla naziv="DomainObject.Predmet.ProtuStrankaListFormatedOIB_1">
      <item>IDEAL TOP GRUPA d.o.o., OIB 47539480610 zastupanog po punomoćniku Saša Furdek; Ivan Bartulović</item>
    </derivirana_varijabla>
  </DomainObject.Predmet.ProtuStrankaListFormatedOIB>
  <DomainObject.Predmet.ProtuStrankaListFormatedWithAdress>
    <izvorni_sadrzaj>
      <item>IDEAL TOP GRUPA d.o.o., Andrije Žaje 2, 10000 Zagreb zastupanog po punomoćniku Saša Furdek; Ivan Bartulović</item>
    </izvorni_sadrzaj>
    <derivirana_varijabla naziv="DomainObject.Predmet.ProtuStrankaListFormatedWithAdress_1">
      <item>IDEAL TOP GRUPA d.o.o., Andrije Žaje 2, 10000 Zagreb zastupanog po punomoćniku Saša Furdek; Ivan Bartulović</item>
    </derivirana_varijabla>
  </DomainObject.Predmet.ProtuStrankaListFormatedWithAdress>
  <DomainObject.Predmet.ProtuStrankaListFormatedWithAdressOIB>
    <izvorni_sadrzaj>
      <item>IDEAL TOP GRUPA d.o.o., OIB 47539480610, Andrije Žaje 2, 10000 Zagreb zastupanog po punomoćniku Saša Furdek; Ivan Bartulović</item>
    </izvorni_sadrzaj>
    <derivirana_varijabla naziv="DomainObject.Predmet.ProtuStrankaListFormatedWithAdressOIB_1">
      <item>IDEAL TOP GRUPA d.o.o., OIB 47539480610, Andrije Žaje 2, 10000 Zagreb zastupanog po punomoćniku Saša Furdek; Ivan Bartulović</item>
    </derivirana_varijabla>
  </DomainObject.Predmet.ProtuStrankaListFormatedWithAdressOIB>
  <DomainObject.Predmet.ProtuStrankaListNazivFormated>
    <izvorni_sadrzaj>
      <item>IDEAL TOP GRUPA d.o.o.</item>
    </izvorni_sadrzaj>
    <derivirana_varijabla naziv="DomainObject.Predmet.ProtuStrankaListNazivFormated_1">
      <item>IDEAL TOP GRUPA d.o.o.</item>
    </derivirana_varijabla>
  </DomainObject.Predmet.ProtuStrankaListNazivFormated>
  <DomainObject.Predmet.ProtuStrankaListNazivFormatedOIB>
    <izvorni_sadrzaj>
      <item>IDEAL TOP GRUPA d.o.o., OIB 47539480610</item>
    </izvorni_sadrzaj>
    <derivirana_varijabla naziv="DomainObject.Predmet.ProtuStrankaListNazivFormatedOIB_1">
      <item>IDEAL TOP GRUPA d.o.o., OIB 47539480610</item>
    </derivirana_varijabla>
  </DomainObject.Predmet.ProtuStrankaListNazivFormatedOIB>
  <DomainObject.Predmet.OstaliListFormated>
    <izvorni_sadrzaj>
      <item>Saša Furdek punomoćnik sudionika u postupku IDEAL TOP GRUPA d.o.o.</item>
      <item>Ivan Bartulović punomoćnik sudionika u postupku IDEAL TOP GRUPA d.o.o.</item>
      <item>Raiffeisenbank Austria d.d.</item>
    </izvorni_sadrzaj>
    <derivirana_varijabla naziv="DomainObject.Predmet.OstaliListFormated_1">
      <item>Saša Furdek punomoćnik sudionika u postupku IDEAL TOP GRUPA d.o.o.</item>
      <item>Ivan Bartulović punomoćnik sudionika u postupku IDEAL TOP GRUPA d.o.o.</item>
      <item>Raiffeisenbank Austria d.d.</item>
    </derivirana_varijabla>
  </DomainObject.Predmet.OstaliListFormated>
  <DomainObject.Predmet.OstaliListFormatedOIB>
    <izvorni_sadrzaj>
      <item>Saša Furdek, OIB 54051722922 punomoćnik sudionika u postupku IDEAL TOP GRUPA d.o.o.</item>
      <item>Ivan Bartulović, OIB 24464433784 punomoćnik sudionika u postupku IDEAL TOP GRUPA d.o.o.</item>
      <item>Raiffeisenbank Austria d.d., OIB 53056966535</item>
    </izvorni_sadrzaj>
    <derivirana_varijabla naziv="DomainObject.Predmet.OstaliListFormatedOIB_1">
      <item>Saša Furdek, OIB 54051722922 punomoćnik sudionika u postupku IDEAL TOP GRUPA d.o.o.</item>
      <item>Ivan Bartulović, OIB 24464433784 punomoćnik sudionika u postupku IDEAL TOP GRUPA d.o.o.</item>
      <item>Raiffeisenbank Austria d.d., OIB 53056966535</item>
    </derivirana_varijabla>
  </DomainObject.Predmet.OstaliListFormatedOIB>
  <DomainObject.Predmet.OstaliListFormatedWithAdress>
    <izvorni_sadrzaj>
      <item>Saša Furdek, Rudeška Cesta 83, 10000 Zagreb punomoćnik sudionika u postupku IDEAL TOP GRUPA d.o.o.</item>
      <item>Ivan Bartulović, Medulićeva Ulica 2 A, 10000 Zagreb punomoćnik sudionika u postupku IDEAL TOP GRUPA d.o.o.</item>
      <item>Raiffeisenbank Austria d.d., Magazinska cesta 69, 10000 Zagreb</item>
    </izvorni_sadrzaj>
    <derivirana_varijabla naziv="DomainObject.Predmet.OstaliListFormatedWithAdress_1">
      <item>Saša Furdek, Rudeška Cesta 83, 10000 Zagreb punomoćnik sudionika u postupku IDEAL TOP GRUPA d.o.o.</item>
      <item>Ivan Bartulović, Medulićeva Ulica 2 A, 10000 Zagreb punomoćnik sudionika u postupku IDEAL TOP GRUPA d.o.o.</item>
      <item>Raiffeisenbank Austria d.d., Magazinska cesta 69, 10000 Zagreb</item>
    </derivirana_varijabla>
  </DomainObject.Predmet.OstaliListFormatedWithAdress>
  <DomainObject.Predmet.OstaliListFormatedWithAdressOIB>
    <izvorni_sadrzaj>
      <item>Saša Furdek, OIB 54051722922, Rudeška Cesta 83, 10000 Zagreb punomoćnik sudionika u postupku IDEAL TOP GRUPA d.o.o.</item>
      <item>Ivan Bartulović, OIB 24464433784, Medulićeva Ulica 2 A, 10000 Zagreb punomoćnik sudionika u postupku IDEAL TOP GRUPA d.o.o.</item>
      <item>Raiffeisenbank Austria d.d., OIB 53056966535, Magazinska cesta 69, 10000 Zagreb</item>
    </izvorni_sadrzaj>
    <derivirana_varijabla naziv="DomainObject.Predmet.OstaliListFormatedWithAdressOIB_1">
      <item>Saša Furdek, OIB 54051722922, Rudeška Cesta 83, 10000 Zagreb punomoćnik sudionika u postupku IDEAL TOP GRUPA d.o.o.</item>
      <item>Ivan Bartulović, OIB 24464433784, Medulićeva Ulica 2 A, 10000 Zagreb punomoćnik sudionika u postupku IDEAL TOP GRUPA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Saša Furdek</item>
      <item>Ivan Bartulović</item>
      <item>Raiffeisenbank Austria d.d.</item>
    </izvorni_sadrzaj>
    <derivirana_varijabla naziv="DomainObject.Predmet.OstaliListNazivFormated_1">
      <item>Saša Furdek</item>
      <item>Ivan Bartulović</item>
      <item>Raiffeisenbank Austria d.d.</item>
    </derivirana_varijabla>
  </DomainObject.Predmet.OstaliListNazivFormated>
  <DomainObject.Predmet.OstaliListNazivFormatedOIB>
    <izvorni_sadrzaj>
      <item>Saša Furdek, OIB 54051722922</item>
      <item>Ivan Bartulović, OIB 24464433784</item>
      <item>Raiffeisenbank Austria d.d., OIB 53056966535</item>
    </izvorni_sadrzaj>
    <derivirana_varijabla naziv="DomainObject.Predmet.OstaliListNazivFormatedOIB_1">
      <item>Saša Furdek, OIB 54051722922</item>
      <item>Ivan Bartulović, OIB 24464433784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IDEAL TOP GRUPA d.o.o.</izvorni_sadrzaj>
    <derivirana_varijabla naziv="DomainObject.Predmet.ProtustrankaIDrugi_1">IDEAL TOP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IDEAL TOP GRUPA d.o.o., OIB 47539480610, Andrije Žaje 2, 10000 Zagreb</izvorni_sadrzaj>
    <derivirana_varijabla naziv="DomainObject.Predmet.ProtustrankaIDrugiAdressOIB_1">IDEAL TOP GRUPA d.o.o., OIB 47539480610, Andrije Žaje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 TOP GRUPA d.o.o.</item>
      <item>Saša Furdek</item>
      <item>Ivan Bartulović</item>
      <item>Raiffeisenbank Austria d.d.</item>
      <item>Saša Furdek</item>
      <item>VJEROVNICI</item>
    </izvorni_sadrzaj>
    <derivirana_varijabla naziv="DomainObject.Predmet.SudioniciListNaziv_1">
      <item>FINA Regionalni centar Zagreb</item>
      <item>IDEAL TOP GRUPA d.o.o.</item>
      <item>Saša Furdek</item>
      <item>Ivan Bartulović</item>
      <item>Raiffeisenbank Austria d.d.</item>
      <item>Saša Furdek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IDEAL TOP GRUPA d.o.o., OIB 47539480610, Andrije Žaje 2,10000 Zagreb</item>
      <item>Saša Furdek, OIB 54051722922, Rudeška Cesta 83,10000 Zagreb</item>
      <item>Ivan Bartulović, OIB 24464433784, Medulićeva Ulica 2 A,10000 Zagreb</item>
      <item>Raiffeisenbank Austria d.d., OIB 53056966535, Magazinska cesta 69,10000 Zagreb</item>
      <item>Saša Furdek, OIB 54051722922, Rudeška Cesta 83,10000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IDEAL TOP GRUPA d.o.o., OIB 47539480610, Andrije Žaje 2,10000 Zagreb</item>
      <item>Saša Furdek, OIB 54051722922, Rudeška Cesta 83,10000 Zagreb</item>
      <item>Ivan Bartulović, OIB 24464433784, Medulićeva Ulica 2 A,10000 Zagreb</item>
      <item>Raiffeisenbank Austria d.d., OIB 53056966535, Magazinska cesta 69,10000 Zagreb</item>
      <item>Saša Furdek, OIB 54051722922, Rudeška Cesta 83,10000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47539480610</item>
      <item>, OIB 54051722922</item>
      <item>, OIB 24464433784</item>
      <item>, OIB 53056966535</item>
      <item>, OIB 54051722922</item>
      <item>, OIB null</item>
    </izvorni_sadrzaj>
    <derivirana_varijabla naziv="DomainObject.Predmet.SudioniciListNazivOIB_1">
      <item>, OIB 85821130368</item>
      <item>, OIB 47539480610</item>
      <item>, OIB 54051722922</item>
      <item>, OIB 24464433784</item>
      <item>, OIB 53056966535</item>
      <item>, OIB 54051722922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689E8-867C-43A9-9BE5-CD8B50988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5847</properties:Characters>
  <properties:Lines>117</properties:Lines>
  <properties:Paragraphs>36</properties:Paragraphs>
  <properties:TotalTime>516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2018-04-27T06:09:00Z</cp:lastPrinted>
  <dcterms:modified xmlns:xsi="http://www.w3.org/2001/XMLSchema-instance" xsi:type="dcterms:W3CDTF">2018-04-27T06:09:00Z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