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4d07" w14:paraId="d974d07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6E22E0">
        <w:rPr>
          <w:rFonts w:cstheme="majorBidi" w:hAnsiTheme="majorBidi" w:asciiTheme="majorBidi"/>
          <w:szCs w:val="24"/>
          <w:lang w:val="hr-HR"/>
        </w:rPr>
        <w:t>7094</w:t>
      </w:r>
      <w:r w:rsidR="001305E8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6E22E0">
        <w:rPr>
          <w:rFonts w:cstheme="majorBidi" w:hAnsiTheme="majorBidi" w:asciiTheme="majorBidi"/>
          <w:szCs w:val="24"/>
          <w:lang w:val="hr-HR"/>
        </w:rPr>
        <w:t xml:space="preserve"> </w:t>
      </w:r>
      <w:r w:rsidR="006E22E0" w:rsidRPr="006E22E0">
        <w:rPr>
          <w:rFonts w:cstheme="majorBidi" w:hAnsiTheme="majorBidi" w:asciiTheme="majorBidi"/>
          <w:szCs w:val="24"/>
          <w:lang w:val="hr-HR"/>
        </w:rPr>
        <w:t xml:space="preserve">BEKI SLADOLED j.d.o.o., Zagreb, </w:t>
      </w:r>
      <w:proofErr w:type="spellStart"/>
      <w:r w:rsidR="006E22E0" w:rsidRPr="006E22E0">
        <w:rPr>
          <w:rFonts w:cstheme="majorBidi" w:hAnsiTheme="majorBidi" w:asciiTheme="majorBidi"/>
          <w:szCs w:val="24"/>
          <w:lang w:val="hr-HR"/>
        </w:rPr>
        <w:t>Konjšči</w:t>
      </w:r>
      <w:r w:rsidR="006E22E0">
        <w:rPr>
          <w:rFonts w:cstheme="majorBidi" w:hAnsiTheme="majorBidi" w:asciiTheme="majorBidi"/>
          <w:szCs w:val="24"/>
          <w:lang w:val="hr-HR"/>
        </w:rPr>
        <w:t>nska</w:t>
      </w:r>
      <w:proofErr w:type="spellEnd"/>
      <w:r w:rsidR="006E22E0">
        <w:rPr>
          <w:rFonts w:cstheme="majorBidi" w:hAnsiTheme="majorBidi" w:asciiTheme="majorBidi"/>
          <w:szCs w:val="24"/>
          <w:lang w:val="hr-HR"/>
        </w:rPr>
        <w:t xml:space="preserve"> ulica 83, OIB: 78590622298,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397F4B">
        <w:rPr>
          <w:rFonts w:cstheme="majorBidi" w:hAnsiTheme="majorBidi" w:asciiTheme="majorBidi"/>
          <w:szCs w:val="24"/>
          <w:lang w:val="hr-HR"/>
        </w:rPr>
        <w:t>dana 25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6E22E0">
        <w:rPr>
          <w:rFonts w:hAnsi="Times New Roman" w:ascii="Times New Roman"/>
        </w:rPr>
        <w:t xml:space="preserve"> </w:t>
      </w:r>
      <w:r w:rsidR="006E22E0" w:rsidRPr="006E22E0">
        <w:rPr>
          <w:rFonts w:hAnsi="Times New Roman" w:ascii="Times New Roman"/>
        </w:rPr>
        <w:t xml:space="preserve">BEKI SLADOLED j.d.o.o., Zagreb, </w:t>
      </w:r>
      <w:proofErr w:type="spellStart"/>
      <w:r w:rsidR="006E22E0" w:rsidRPr="006E22E0">
        <w:rPr>
          <w:rFonts w:hAnsi="Times New Roman" w:ascii="Times New Roman"/>
        </w:rPr>
        <w:t>Konjščinska</w:t>
      </w:r>
      <w:proofErr w:type="spellEnd"/>
      <w:r w:rsidR="006E22E0" w:rsidRPr="006E22E0">
        <w:rPr>
          <w:rFonts w:hAnsi="Times New Roman" w:ascii="Times New Roman"/>
        </w:rPr>
        <w:t xml:space="preserve"> ulica 83, OIB: 78590622298.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1305E8">
        <w:rPr>
          <w:rFonts w:cstheme="majorBidi" w:hAnsiTheme="majorBidi" w:asciiTheme="majorBidi"/>
          <w:szCs w:val="24"/>
        </w:rPr>
        <w:t>25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341EDD">
        <w:rPr>
          <w:rFonts w:cstheme="majorBidi" w:hAnsiTheme="majorBidi" w:asciiTheme="majorBidi"/>
          <w:szCs w:val="24"/>
        </w:rPr>
        <w:t>13,25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3321B7">
        <w:rPr>
          <w:rFonts w:hAnsi="Times New Roman" w:ascii="Times New Roman"/>
          <w:szCs w:val="24"/>
        </w:rPr>
        <w:t xml:space="preserve"> </w:t>
      </w:r>
      <w:r w:rsidR="006E22E0" w:rsidRPr="006E22E0">
        <w:rPr>
          <w:rFonts w:hAnsi="Times New Roman" w:ascii="Times New Roman"/>
          <w:szCs w:val="24"/>
        </w:rPr>
        <w:t xml:space="preserve">Martina </w:t>
      </w:r>
      <w:proofErr w:type="spellStart"/>
      <w:r w:rsidR="006E22E0" w:rsidRPr="006E22E0">
        <w:rPr>
          <w:rFonts w:hAnsi="Times New Roman" w:ascii="Times New Roman"/>
          <w:szCs w:val="24"/>
        </w:rPr>
        <w:t>Pancer</w:t>
      </w:r>
      <w:proofErr w:type="spellEnd"/>
      <w:r w:rsidR="006E22E0" w:rsidRPr="006E22E0">
        <w:rPr>
          <w:rFonts w:hAnsi="Times New Roman" w:ascii="Times New Roman"/>
          <w:szCs w:val="24"/>
        </w:rPr>
        <w:t>, Trnjanska 59 A, Zagreb, OIB: 09308771365.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6E22E0" w:rsidRPr="006E22E0">
        <w:rPr>
          <w:rFonts w:cstheme="majorBidi" w:hAnsiTheme="majorBidi" w:asciiTheme="majorBidi"/>
          <w:szCs w:val="24"/>
          <w:lang w:val="hr-HR"/>
        </w:rPr>
        <w:t xml:space="preserve">BEKI SLADOLED j.d.o.o., Zagreb, </w:t>
      </w:r>
      <w:proofErr w:type="spellStart"/>
      <w:r w:rsidR="006E22E0" w:rsidRPr="006E22E0">
        <w:rPr>
          <w:rFonts w:cstheme="majorBidi" w:hAnsiTheme="majorBidi" w:asciiTheme="majorBidi"/>
          <w:szCs w:val="24"/>
          <w:lang w:val="hr-HR"/>
        </w:rPr>
        <w:t>Konjščinska</w:t>
      </w:r>
      <w:proofErr w:type="spellEnd"/>
      <w:r w:rsidR="006E22E0" w:rsidRPr="006E22E0">
        <w:rPr>
          <w:rFonts w:cstheme="majorBidi" w:hAnsiTheme="majorBidi" w:asciiTheme="majorBidi"/>
          <w:szCs w:val="24"/>
          <w:lang w:val="hr-HR"/>
        </w:rPr>
        <w:t xml:space="preserve"> ulica 83, OIB: 78590622298.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47942">
        <w:rPr>
          <w:rFonts w:hAnsi="Times New Roman" w:ascii="Times New Roman"/>
          <w:szCs w:val="24"/>
          <w:lang w:val="hr-HR"/>
        </w:rPr>
        <w:t>25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341EDD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341EDD" w:rsidP="00720C69" w:rsidR="00341EDD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341EDD" w:rsidP="00720C69" w:rsidR="00341EDD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C8F" w:rsidP="00DB4528" w:rsidR="00021C8F">
      <w:r>
        <w:separator/>
      </w:r>
    </w:p>
  </w:endnote>
  <w:endnote w:id="0" w:type="continuationSeparator">
    <w:p w:rsidRDefault="00021C8F" w:rsidP="00DB4528" w:rsidR="00021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C8F" w:rsidP="00DB4528" w:rsidR="00021C8F">
      <w:r>
        <w:separator/>
      </w:r>
    </w:p>
  </w:footnote>
  <w:footnote w:id="0" w:type="continuationSeparator">
    <w:p w:rsidRDefault="00021C8F" w:rsidP="00DB4528" w:rsidR="00021C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6E22E0">
          <w:rPr>
            <w:rFonts w:hAnsi="Times New Roman" w:ascii="Times New Roman"/>
          </w:rPr>
          <w:t>7094</w:t>
        </w:r>
        <w:r w:rsidR="00F1743B">
          <w:rPr>
            <w:rFonts w:hAnsi="Times New Roman" w:ascii="Times New Roman"/>
          </w:rPr>
          <w:t>/</w:t>
        </w:r>
        <w:r w:rsidR="001305E8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21C8F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5E8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B635B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47942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C3C12"/>
    <w:rsid w:val="002E1551"/>
    <w:rsid w:val="002E4629"/>
    <w:rsid w:val="002F4894"/>
    <w:rsid w:val="002F4C1C"/>
    <w:rsid w:val="003321B7"/>
    <w:rsid w:val="00335B37"/>
    <w:rsid w:val="00341EDD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97F4B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645B3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532B"/>
    <w:rsid w:val="00526DB9"/>
    <w:rsid w:val="0052754B"/>
    <w:rsid w:val="00532B71"/>
    <w:rsid w:val="00542080"/>
    <w:rsid w:val="00552913"/>
    <w:rsid w:val="00553C7D"/>
    <w:rsid w:val="00556763"/>
    <w:rsid w:val="00581DC7"/>
    <w:rsid w:val="005940E9"/>
    <w:rsid w:val="005A351B"/>
    <w:rsid w:val="005A7380"/>
    <w:rsid w:val="005B16A7"/>
    <w:rsid w:val="005B39E9"/>
    <w:rsid w:val="005B7067"/>
    <w:rsid w:val="005D165E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1646"/>
    <w:rsid w:val="00643A56"/>
    <w:rsid w:val="00647B73"/>
    <w:rsid w:val="00652D44"/>
    <w:rsid w:val="00653478"/>
    <w:rsid w:val="0066355E"/>
    <w:rsid w:val="00663B0A"/>
    <w:rsid w:val="00683922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E22E0"/>
    <w:rsid w:val="006F03C5"/>
    <w:rsid w:val="006F3197"/>
    <w:rsid w:val="006F4B3E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1115B"/>
    <w:rsid w:val="00936EF6"/>
    <w:rsid w:val="009414D6"/>
    <w:rsid w:val="009504D6"/>
    <w:rsid w:val="00956B1E"/>
    <w:rsid w:val="00961D9E"/>
    <w:rsid w:val="009634E3"/>
    <w:rsid w:val="009642F0"/>
    <w:rsid w:val="00982387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702B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450D1"/>
    <w:rsid w:val="00B76468"/>
    <w:rsid w:val="00B77EEE"/>
    <w:rsid w:val="00B8494A"/>
    <w:rsid w:val="00BA6AD3"/>
    <w:rsid w:val="00BA75A6"/>
    <w:rsid w:val="00BB4D69"/>
    <w:rsid w:val="00BC5339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A6D23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41ED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41ED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7094</izvorni_sadrzaj>
    <derivirana_varijabla naziv="DomainObject.Predmet.Broj_1">7094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St-7094/2016</izvorni_sadrzaj>
    <derivirana_varijabla naziv="DomainObject.Predmet.OznakaBroj_1">St-7094/2016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BEKI SLADOLED j.d.o.o. za trgovinu i usluge zastupanog po punomoćniku BENET BEKIROVSKI</izvorni_sadrzaj>
    <derivirana_varijabla naziv="DomainObject.Predmet.ProtustrankaFormated_1">  BEKI SLADOLED j.d.o.o. za trgovinu i usluge zastupanog po punomoćniku BENET BEKIROVSKI</derivirana_varijabla>
  </DomainObject.Predmet.ProtustrankaFormated>
  <DomainObject.Predmet.ProtustrankaFormatedOIB>
    <izvorni_sadrzaj>  BEKI SLADOLED j.d.o.o. za trgovinu i usluge, OIB 78590622298 zastupanog po punomoćniku BENET BEKIROVSKI</izvorni_sadrzaj>
    <derivirana_varijabla naziv="DomainObject.Predmet.ProtustrankaFormatedOIB_1">  BEKI SLADOLED j.d.o.o. za trgovinu i usluge, OIB 78590622298 zastupanog po punomoćniku BENET BEKIROVSKI</derivirana_varijabla>
  </DomainObject.Predmet.ProtustrankaFormatedOIB>
  <DomainObject.Predmet.ProtustrankaFormatedWithAdress>
    <izvorni_sadrzaj> BEKI SLADOLED j.d.o.o. za trgovinu i usluge, Konjščinska ulica 83, 10000 Zagreb zastupanog po punomoćniku BENET BEKIROVSKI</izvorni_sadrzaj>
    <derivirana_varijabla naziv="DomainObject.Predmet.ProtustrankaFormatedWithAdress_1"> BEKI SLADOLED j.d.o.o. za trgovinu i usluge, Konjščinska ulica 83, 10000 Zagreb zastupanog po punomoćniku BENET BEKIROVSKI</derivirana_varijabla>
  </DomainObject.Predmet.ProtustrankaFormatedWithAdress>
  <DomainObject.Predmet.ProtustrankaFormatedWithAdressOIB>
    <izvorni_sadrzaj> BEKI SLADOLED j.d.o.o. za trgovinu i usluge, OIB 78590622298, Konjščinska ulica 83, 10000 Zagreb zastupanog po punomoćniku BENET BEKIROVSKI</izvorni_sadrzaj>
    <derivirana_varijabla naziv="DomainObject.Predmet.ProtustrankaFormatedWithAdressOIB_1"> BEKI SLADOLED j.d.o.o. za trgovinu i usluge, OIB 78590622298, Konjščinska ulica 83, 10000 Zagreb zastupanog po punomoćniku BENET BEKIROVSKI</derivirana_varijabla>
  </DomainObject.Predmet.ProtustrankaFormatedWithAdressOIB>
  <DomainObject.Predmet.ProtustrankaWithAdress>
    <izvorni_sadrzaj>BEKI SLADOLED j.d.o.o. za trgovinu i usluge Konjščinska ulica 83, 10000 Zagreb</izvorni_sadrzaj>
    <derivirana_varijabla naziv="DomainObject.Predmet.ProtustrankaWithAdress_1">BEKI SLADOLED j.d.o.o. za trgovinu i usluge Konjščinska ulica 83, 10000 Zagreb</derivirana_varijabla>
  </DomainObject.Predmet.ProtustrankaWithAdress>
  <DomainObject.Predmet.ProtustrankaWithAdressOIB>
    <izvorni_sadrzaj>BEKI SLADOLED j.d.o.o. za trgovinu i usluge, OIB 78590622298, Konjščinska ulica 83, 10000 Zagreb</izvorni_sadrzaj>
    <derivirana_varijabla naziv="DomainObject.Predmet.ProtustrankaWithAdressOIB_1">BEKI SLADOLED j.d.o.o. za trgovinu i usluge, OIB 78590622298, Konjščinska ulica 83, 10000 Zagreb</derivirana_varijabla>
  </DomainObject.Predmet.ProtustrankaWithAdressOIB>
  <DomainObject.Predmet.ProtustrankaNazivFormated>
    <izvorni_sadrzaj>BEKI SLADOLED j.d.o.o. za trgovinu i usluge</izvorni_sadrzaj>
    <derivirana_varijabla naziv="DomainObject.Predmet.ProtustrankaNazivFormated_1">BEKI SLADOLED j.d.o.o. za trgovinu i usluge</derivirana_varijabla>
  </DomainObject.Predmet.ProtustrankaNazivFormated>
  <DomainObject.Predmet.ProtustrankaNazivFormatedOIB>
    <izvorni_sadrzaj>BEKI SLADOLED j.d.o.o. za trgovinu i usluge, OIB 78590622298</izvorni_sadrzaj>
    <derivirana_varijabla naziv="DomainObject.Predmet.ProtustrankaNazivFormatedOIB_1">BEKI SLADOLED j.d.o.o. za trgovinu i usluge, OIB 78590622298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BEKI SLADOLED j.d.o.o. za trgovinu i usluge zastupanog po punomoćniku BENET BEKIROVSKI</item>
    </izvorni_sadrzaj>
    <derivirana_varijabla naziv="DomainObject.Predmet.ProtuStrankaListFormated_1">
      <item>BEKI SLADOLED j.d.o.o. za trgovinu i usluge zastupanog po punomoćniku BENET BEKIROVSKI</item>
    </derivirana_varijabla>
  </DomainObject.Predmet.ProtuStrankaListFormated>
  <DomainObject.Predmet.ProtuStrankaListFormatedOIB>
    <izvorni_sadrzaj>
      <item>BEKI SLADOLED j.d.o.o. za trgovinu i usluge, OIB 78590622298 zastupanog po punomoćniku BENET BEKIROVSKI</item>
    </izvorni_sadrzaj>
    <derivirana_varijabla naziv="DomainObject.Predmet.ProtuStrankaListFormatedOIB_1">
      <item>BEKI SLADOLED j.d.o.o. za trgovinu i usluge, OIB 78590622298 zastupanog po punomoćniku BENET BEKIROVSKI</item>
    </derivirana_varijabla>
  </DomainObject.Predmet.ProtuStrankaListFormatedOIB>
  <DomainObject.Predmet.ProtuStrankaListFormatedWithAdress>
    <izvorni_sadrzaj>
      <item>BEKI SLADOLED j.d.o.o. za trgovinu i usluge, Konjščinska ulica 83, 10000 Zagreb zastupanog po punomoćniku BENET BEKIROVSKI</item>
    </izvorni_sadrzaj>
    <derivirana_varijabla naziv="DomainObject.Predmet.ProtuStrankaListFormatedWithAdress_1">
      <item>BEKI SLADOLED j.d.o.o. za trgovinu i usluge, Konjščinska ulica 83, 10000 Zagreb zastupanog po punomoćniku BENET BEKIROVSKI</item>
    </derivirana_varijabla>
  </DomainObject.Predmet.ProtuStrankaListFormatedWithAdress>
  <DomainObject.Predmet.ProtuStrankaListFormatedWithAdressOIB>
    <izvorni_sadrzaj>
      <item>BEKI SLADOLED j.d.o.o. za trgovinu i usluge, OIB 78590622298, Konjščinska ulica 83, 10000 Zagreb zastupanog po punomoćniku BENET BEKIROVSKI</item>
    </izvorni_sadrzaj>
    <derivirana_varijabla naziv="DomainObject.Predmet.ProtuStrankaListFormatedWithAdressOIB_1">
      <item>BEKI SLADOLED j.d.o.o. za trgovinu i usluge, OIB 78590622298, Konjščinska ulica 83, 10000 Zagreb zastupanog po punomoćniku BENET BEKIROVSKI</item>
    </derivirana_varijabla>
  </DomainObject.Predmet.ProtuStrankaListFormatedWithAdressOIB>
  <DomainObject.Predmet.ProtuStrankaListNazivFormated>
    <izvorni_sadrzaj>
      <item>BEKI SLADOLED j.d.o.o. za trgovinu i usluge</item>
    </izvorni_sadrzaj>
    <derivirana_varijabla naziv="DomainObject.Predmet.ProtuStrankaListNazivFormated_1">
      <item>BEKI SLADOLED j.d.o.o. za trgovinu i usluge</item>
    </derivirana_varijabla>
  </DomainObject.Predmet.ProtuStrankaListNazivFormated>
  <DomainObject.Predmet.ProtuStrankaListNazivFormatedOIB>
    <izvorni_sadrzaj>
      <item>BEKI SLADOLED j.d.o.o. za trgovinu i usluge, OIB 78590622298</item>
    </izvorni_sadrzaj>
    <derivirana_varijabla naziv="DomainObject.Predmet.ProtuStrankaListNazivFormatedOIB_1">
      <item>BEKI SLADOLED j.d.o.o. za trgovinu i usluge, OIB 78590622298</item>
    </derivirana_varijabla>
  </DomainObject.Predmet.ProtuStrankaListNazivFormatedOIB>
  <DomainObject.Predmet.OstaliListFormated>
    <izvorni_sadrzaj>
      <item>BENET BEKIROVSKI punomoćnik sudionika u postupku BEKI SLADOLED j.d.o.o. za trgovinu i usluge</item>
    </izvorni_sadrzaj>
    <derivirana_varijabla naziv="DomainObject.Predmet.OstaliListFormated_1">
      <item>BENET BEKIROVSKI punomoćnik sudionika u postupku BEKI SLADOLED j.d.o.o. za trgovinu i usluge</item>
    </derivirana_varijabla>
  </DomainObject.Predmet.OstaliListFormated>
  <DomainObject.Predmet.OstaliListFormatedOIB>
    <izvorni_sadrzaj>
      <item>BENET BEKIROVSKI, OIB 65309338623 punomoćnik sudionika u postupku BEKI SLADOLED j.d.o.o. za trgovinu i usluge</item>
    </izvorni_sadrzaj>
    <derivirana_varijabla naziv="DomainObject.Predmet.OstaliListFormatedOIB_1">
      <item>BENET BEKIROVSKI, OIB 65309338623 punomoćnik sudionika u postupku BEKI SLADOLED j.d.o.o. za trgovinu i usluge</item>
    </derivirana_varijabla>
  </DomainObject.Predmet.OstaliListFormatedOIB>
  <DomainObject.Predmet.OstaliListFormatedWithAdress>
    <izvorni_sadrzaj>
      <item>BENET BEKIROVSKI, KONJŠČINSKA ULICA 83, 10000 Zagreb punomoćnik sudionika u postupku BEKI SLADOLED j.d.o.o. za trgovinu i usluge</item>
    </izvorni_sadrzaj>
    <derivirana_varijabla naziv="DomainObject.Predmet.OstaliListFormatedWithAdress_1">
      <item>BENET BEKIROVSKI, KONJŠČINSKA ULICA 83, 10000 Zagreb punomoćnik sudionika u postupku BEKI SLADOLED j.d.o.o. za trgovinu i usluge</item>
    </derivirana_varijabla>
  </DomainObject.Predmet.OstaliListFormatedWithAdress>
  <DomainObject.Predmet.OstaliListFormatedWithAdressOIB>
    <izvorni_sadrzaj>
      <item>BENET BEKIROVSKI, OIB 65309338623, KONJŠČINSKA ULICA 83, 10000 Zagreb punomoćnik sudionika u postupku BEKI SLADOLED j.d.o.o. za trgovinu i usluge</item>
    </izvorni_sadrzaj>
    <derivirana_varijabla naziv="DomainObject.Predmet.OstaliListFormatedWithAdressOIB_1">
      <item>BENET BEKIROVSKI, OIB 65309338623, KONJŠČINSKA ULICA 83, 10000 Zagreb punomoćnik sudionika u postupku BEKI SLADOLED j.d.o.o. za trgovinu i usluge</item>
    </derivirana_varijabla>
  </DomainObject.Predmet.OstaliListFormatedWithAdressOIB>
  <DomainObject.Predmet.OstaliListNazivFormated>
    <izvorni_sadrzaj>
      <item>BENET BEKIROVSKI</item>
    </izvorni_sadrzaj>
    <derivirana_varijabla naziv="DomainObject.Predmet.OstaliListNazivFormated_1">
      <item>BENET BEKIROVSKI</item>
    </derivirana_varijabla>
  </DomainObject.Predmet.OstaliListNazivFormated>
  <DomainObject.Predmet.OstaliListNazivFormatedOIB>
    <izvorni_sadrzaj>
      <item>BENET BEKIROVSKI, OIB 65309338623</item>
    </izvorni_sadrzaj>
    <derivirana_varijabla naziv="DomainObject.Predmet.OstaliListNazivFormatedOIB_1">
      <item>BENET BEKIROVSKI, OIB 65309338623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BEKI SLADOLED j.d.o.o. za trgovinu i usluge</izvorni_sadrzaj>
    <derivirana_varijabla naziv="DomainObject.Predmet.ProtustrankaIDrugi_1">BEKI SLADOLED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BEKI SLADOLED j.d.o.o. za trgovinu i usluge, OIB 78590622298, Konjščinska ulica 83, 10000 Zagreb</izvorni_sadrzaj>
    <derivirana_varijabla naziv="DomainObject.Predmet.ProtustrankaIDrugiAdressOIB_1">BEKI SLADOLED j.d.o.o. za trgovinu i usluge, OIB 78590622298, Konjščinska ulica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BEKI SLADOLED j.d.o.o. za trgovinu i usluge</item>
      <item>BENET BEKIROVSKI</item>
    </izvorni_sadrzaj>
    <derivirana_varijabla naziv="DomainObject.Predmet.SudioniciListNaziv_1">
      <item>FINA Regionalni centar Zagreb</item>
      <item>BEKI SLADOLED j.d.o.o. za trgovinu i usluge</item>
      <item>BENET BEKIROVSKI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BEKI SLADOLED j.d.o.o. za trgovinu i usluge, OIB 78590622298, Konjščinska ulica 83,10000 Zagreb</item>
      <item>BENET BEKIROVSKI, OIB 65309338623, KONJŠČINSKA ULICA 83,10000 Zagreb</item>
    </izvorni_sadrzaj>
    <derivirana_varijabla naziv="DomainObject.Predmet.SudioniciListAdressOIB_1">
      <item>FINA Regionalni centar Zagreb, OIB 85821130368, Trg svibanjskih žrtava 1995. br. 1,10000 Zagreb</item>
      <item>BEKI SLADOLED j.d.o.o. za trgovinu i usluge, OIB 78590622298, Konjščinska ulica 83,10000 Zagreb</item>
      <item>BENET BEKIROVSKI, OIB 65309338623, KONJŠČINSKA ULICA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78590622298</item>
      <item>, OIB 65309338623</item>
    </izvorni_sadrzaj>
    <derivirana_varijabla naziv="DomainObject.Predmet.SudioniciListNazivOIB_1">
      <item>, OIB 85821130368</item>
      <item>, OIB 78590622298</item>
      <item>, OIB 65309338623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F15C6-E083-4E06-BA3E-3C8F9C8BA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2269</properties:Characters>
  <properties:Lines>72</properties:Lines>
  <properties:Paragraphs>27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2017-05-25T11:25:00Z</cp:lastPrinted>
  <dcterms:modified xmlns:xsi="http://www.w3.org/2001/XMLSchema-instance" xsi:type="dcterms:W3CDTF">2017-05-25T11:28:00Z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