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51b6" w14:paraId="91e51b6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F07F2B">
        <w:rPr>
          <w:sz w:val="22"/>
          <w:szCs w:val="22"/>
        </w:rPr>
        <w:t>ENERGIJA ŽITNJAK d.o.o., Zagreb, Aleja A. Augustinčića 13, MBS: 080916607, OIB: 88683176824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9D447B">
        <w:rPr>
          <w:sz w:val="22"/>
          <w:szCs w:val="22"/>
        </w:rPr>
        <w:t>ENERGIJA ŽITNJAK d.o.o., Zagreb, Aleja A. Augustinčića 13, MBS: 080916607, OIB: 88683176824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AE29AF" w:rsidP="00AE29AF" w:rsidR="00AE29AF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David Jakovljević, Sesvete, </w:t>
      </w:r>
      <w:proofErr w:type="spellStart"/>
      <w:r w:rsidRPr="00C736AD">
        <w:t>Kašinska</w:t>
      </w:r>
      <w:proofErr w:type="spellEnd"/>
      <w:r w:rsidRPr="00C736AD">
        <w:t xml:space="preserve"> 7, OIB: 63014812654</w:t>
      </w:r>
      <w:r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C07E07">
        <w:rPr>
          <w:sz w:val="22"/>
          <w:szCs w:val="22"/>
        </w:rPr>
        <w:t>ENERGIJA ŽITNJAK d.o.o., Zagreb, Aleja A. Augustinčića 13, MBS: 080916607, OIB: 88683176824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10.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C07E07">
        <w:rPr>
          <w:sz w:val="22"/>
          <w:szCs w:val="22"/>
        </w:rPr>
        <w:t>ENERGIJA ŽITNJAK d.o.o., Zagreb, Aleja A. Augustinčića 13, MBS: 080916607, OIB: 88683176824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162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6BF" w:rsidR="00C466BF">
      <w:r>
        <w:separator/>
      </w:r>
    </w:p>
  </w:endnote>
  <w:endnote w:id="0" w:type="continuationSeparator">
    <w:p w:rsidRDefault="00C466BF" w:rsidR="00C4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6BF" w:rsidR="00C466BF">
      <w:r>
        <w:separator/>
      </w:r>
    </w:p>
  </w:footnote>
  <w:footnote w:id="0" w:type="continuationSeparator">
    <w:p w:rsidRDefault="00C466BF" w:rsidR="00C46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7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F6717">
      <w:t>7 St-162/17-6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162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6BF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7F8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437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37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37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7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7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437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37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37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7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7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ENERGIJA ŽITNJAK d.o.o.</izvorni_sadrzaj>
    <derivirana_varijabla naziv="DomainObject.Predmet.ProtustrankaFormated_1">  ENERGIJA ŽITNJAK d.o.o.</derivirana_varijabla>
  </DomainObject.Predmet.ProtustrankaFormated>
  <DomainObject.Predmet.ProtustrankaFormatedOIB>
    <izvorni_sadrzaj>  ENERGIJA ŽITNJAK d.o.o., OIB 88683176824</izvorni_sadrzaj>
    <derivirana_varijabla naziv="DomainObject.Predmet.ProtustrankaFormatedOIB_1">  ENERGIJA ŽITNJAK d.o.o., OIB 88683176824</derivirana_varijabla>
  </DomainObject.Predmet.ProtustrankaFormatedOIB>
  <DomainObject.Predmet.ProtustrankaFormatedWithAdress>
    <izvorni_sadrzaj> ENERGIJA ŽITNJAK d.o.o., Aleja A. Augustinčića 13, 10000 Zagreb</izvorni_sadrzaj>
    <derivirana_varijabla naziv="DomainObject.Predmet.ProtustrankaFormatedWithAdress_1"> ENERGIJA ŽITNJAK d.o.o., Aleja A. Augustinčića 13, 10000 Zagreb</derivirana_varijabla>
  </DomainObject.Predmet.ProtustrankaFormatedWithAdress>
  <DomainObject.Predmet.ProtustrankaFormatedWithAdressOIB>
    <izvorni_sadrzaj> ENERGIJA ŽITNJAK d.o.o., OIB 88683176824, Aleja A. Augustinčića 13, 10000 Zagreb</izvorni_sadrzaj>
    <derivirana_varijabla naziv="DomainObject.Predmet.ProtustrankaFormatedWithAdressOIB_1"> ENERGIJA ŽITNJAK d.o.o., OIB 88683176824, Aleja A. Augustinčića 13, 10000 Zagreb</derivirana_varijabla>
  </DomainObject.Predmet.ProtustrankaFormatedWithAdressOIB>
  <DomainObject.Predmet.ProtustrankaWithAdress>
    <izvorni_sadrzaj>ENERGIJA ŽITNJAK d.o.o. Aleja A. Augustinčića 13, 10000 Zagreb</izvorni_sadrzaj>
    <derivirana_varijabla naziv="DomainObject.Predmet.ProtustrankaWithAdress_1">ENERGIJA ŽITNJAK d.o.o. Aleja A. Augustinčića 13, 10000 Zagreb</derivirana_varijabla>
  </DomainObject.Predmet.ProtustrankaWithAdress>
  <DomainObject.Predmet.ProtustrankaWithAdressOIB>
    <izvorni_sadrzaj>ENERGIJA ŽITNJAK d.o.o., OIB 88683176824, Aleja A. Augustinčića 13, 10000 Zagreb</izvorni_sadrzaj>
    <derivirana_varijabla naziv="DomainObject.Predmet.ProtustrankaWithAdressOIB_1">ENERGIJA ŽITNJAK d.o.o., OIB 88683176824, Aleja A. Augustinčića 13, 10000 Zagreb</derivirana_varijabla>
  </DomainObject.Predmet.ProtustrankaWithAdressOIB>
  <DomainObject.Predmet.ProtustrankaNazivFormated>
    <izvorni_sadrzaj>ENERGIJA ŽITNJAK d.o.o.</izvorni_sadrzaj>
    <derivirana_varijabla naziv="DomainObject.Predmet.ProtustrankaNazivFormated_1">ENERGIJA ŽITNJAK d.o.o.</derivirana_varijabla>
  </DomainObject.Predmet.ProtustrankaNazivFormated>
  <DomainObject.Predmet.ProtustrankaNazivFormatedOIB>
    <izvorni_sadrzaj>ENERGIJA ŽITNJAK d.o.o., OIB 88683176824</izvorni_sadrzaj>
    <derivirana_varijabla naziv="DomainObject.Predmet.ProtustrankaNazivFormatedOIB_1">ENERGIJA ŽITNJAK d.o.o., OIB 88683176824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ŽITNJAK d.o.o.</item>
    </izvorni_sadrzaj>
    <derivirana_varijabla naziv="DomainObject.Predmet.ProtuStrankaListFormated_1">
      <item>ENERGIJA ŽITNJAK d.o.o.</item>
    </derivirana_varijabla>
  </DomainObject.Predmet.ProtuStrankaListFormated>
  <DomainObject.Predmet.ProtuStrankaListFormatedOIB>
    <izvorni_sadrzaj>
      <item>ENERGIJA ŽITNJAK d.o.o., OIB 88683176824</item>
    </izvorni_sadrzaj>
    <derivirana_varijabla naziv="DomainObject.Predmet.ProtuStrankaListFormatedOIB_1">
      <item>ENERGIJA ŽITNJAK d.o.o., OIB 88683176824</item>
    </derivirana_varijabla>
  </DomainObject.Predmet.ProtuStrankaListFormatedOIB>
  <DomainObject.Predmet.ProtuStrankaListFormatedWithAdress>
    <izvorni_sadrzaj>
      <item>ENERGIJA ŽITNJAK d.o.o., Aleja A. Augustinčića 13, 10000 Zagreb</item>
    </izvorni_sadrzaj>
    <derivirana_varijabla naziv="DomainObject.Predmet.ProtuStrankaListFormatedWithAdress_1">
      <item>ENERGIJA ŽITNJAK d.o.o., Aleja A. Augustinčića 13, 10000 Zagreb</item>
    </derivirana_varijabla>
  </DomainObject.Predmet.ProtuStrankaListFormatedWithAdress>
  <DomainObject.Predmet.ProtuStrankaListFormatedWithAdressOIB>
    <izvorni_sadrzaj>
      <item>ENERGIJA ŽITNJAK d.o.o., OIB 88683176824, Aleja A. Augustinčića 13, 10000 Zagreb</item>
    </izvorni_sadrzaj>
    <derivirana_varijabla naziv="DomainObject.Predmet.ProtuStrankaListFormatedWithAdressOIB_1">
      <item>ENERGIJA ŽITNJAK d.o.o., OIB 88683176824, Aleja A. Augustinčića 13, 10000 Zagreb</item>
    </derivirana_varijabla>
  </DomainObject.Predmet.ProtuStrankaListFormatedWithAdressOIB>
  <DomainObject.Predmet.ProtuStrankaListNazivFormated>
    <izvorni_sadrzaj>
      <item>ENERGIJA ŽITNJAK d.o.o.</item>
    </izvorni_sadrzaj>
    <derivirana_varijabla naziv="DomainObject.Predmet.ProtuStrankaListNazivFormated_1">
      <item>ENERGIJA ŽITNJAK d.o.o.</item>
    </derivirana_varijabla>
  </DomainObject.Predmet.ProtuStrankaListNazivFormated>
  <DomainObject.Predmet.ProtuStrankaListNazivFormatedOIB>
    <izvorni_sadrzaj>
      <item>ENERGIJA ŽITNJAK d.o.o., OIB 88683176824</item>
    </izvorni_sadrzaj>
    <derivirana_varijabla naziv="DomainObject.Predmet.ProtuStrankaListNazivFormatedOIB_1">
      <item>ENERGIJA ŽITNJAK d.o.o., OIB 88683176824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ŽITNJAK d.o.o.</izvorni_sadrzaj>
    <derivirana_varijabla naziv="DomainObject.Predmet.ProtustrankaIDrugi_1">ENERGIJA ŽITNJAK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ENERGIJA ŽITNJAK d.o.o., OIB 88683176824, Aleja A. Augustinčića 13, 10000 Zagreb</izvorni_sadrzaj>
    <derivirana_varijabla naziv="DomainObject.Predmet.ProtustrankaIDrugiAdressOIB_1">ENERGIJA ŽITNJAK d.o.o., OIB 88683176824, Aleja A. Augustinčića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ŽITNJAK d.o.o.</item>
    </izvorni_sadrzaj>
    <derivirana_varijabla naziv="DomainObject.Predmet.SudioniciListNaziv_1">
      <item>FINA Regionalni centar Zagreb</item>
      <item>ENERGIJA ŽITNJAK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ENERGIJA ŽITNJAK d.o.o., OIB 88683176824, Aleja A. Augustinčića 13,10000 Zagreb</item>
    </izvorni_sadrzaj>
    <derivirana_varijabla naziv="DomainObject.Predmet.SudioniciListAdressOIB_1">
      <item>FINA Regionalni centar Zagreb, OIB 85821130368, Trg svibanjskih žrtava 1995. br. 1,10000 Zagreb</item>
      <item>ENERGIJA ŽITNJAK d.o.o., OIB 88683176824, Aleja A. Augustinčića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88683176824</item>
    </izvorni_sadrzaj>
    <derivirana_varijabla naziv="DomainObject.Predmet.SudioniciListNazivOIB_1">
      <item>, OIB 85821130368</item>
      <item>, OIB 88683176824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89210-D221-4E44-B611-52D9FB7C8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468</properties:Words>
  <properties:Characters>2544</properties:Characters>
  <properties:Lines>162</properties:Lines>
  <properties:Paragraphs>29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2017-04-24T08:30:00Z</dcterms:modified>
  <cp:revision>419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