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97f4" w14:paraId="f7197f4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 w:rsidR="009539C9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agencije, Regionalni centar Split, Podružnica Zadar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LIBURNA EURO j.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Petrčanama, Ulica V 36,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46285874522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Sanji Lisici iz Petrčana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484315">
        <w:rPr>
          <w:rFonts w:eastAsia="Times New Roman" w:hAnsi="Times New Roman" w:ascii="Times New Roman"/>
          <w:b/>
          <w:sz w:val="24"/>
          <w:szCs w:val="24"/>
          <w:lang w:eastAsia="hr-HR"/>
        </w:rPr>
        <w:t>29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A80590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Sanja Lisica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A80590">
        <w:rPr>
          <w:rFonts w:eastAsia="Times New Roman" w:hAnsi="Times New Roman" w:ascii="Times New Roman"/>
          <w:b/>
          <w:sz w:val="24"/>
          <w:szCs w:val="24"/>
          <w:lang w:eastAsia="hr-HR"/>
        </w:rPr>
        <w:t>Sanja Lisica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A80590">
        <w:rPr>
          <w:rFonts w:eastAsia="Times New Roman" w:hAnsi="Times New Roman" w:ascii="Times New Roman"/>
          <w:b/>
          <w:sz w:val="24"/>
          <w:szCs w:val="24"/>
          <w:lang w:eastAsia="hr-HR"/>
        </w:rPr>
        <w:t>no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Sanji Lisici iz Petrčana, Petrčane ulica V 36,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90" w:rsidR="00A8059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90" w:rsidR="00A8059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90" w:rsidR="00A805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90" w:rsidR="00A805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D35E5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DC6560">
      <w:rPr>
        <w:rFonts w:eastAsia="Times New Roman" w:hAnsi="Times New Roman" w:ascii="Times New Roman"/>
        <w:sz w:val="24"/>
        <w:szCs w:val="24"/>
        <w:lang w:eastAsia="hr-HR"/>
      </w:rPr>
      <w:t>10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1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9C9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101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201BA5"/>
    <w:rsid w:val="00304690"/>
    <w:rsid w:val="00484315"/>
    <w:rsid w:val="004A49DB"/>
    <w:rsid w:val="004F5F60"/>
    <w:rsid w:val="00571970"/>
    <w:rsid w:val="005A2B76"/>
    <w:rsid w:val="0063455C"/>
    <w:rsid w:val="008B4BAD"/>
    <w:rsid w:val="009539C9"/>
    <w:rsid w:val="00A10919"/>
    <w:rsid w:val="00A80590"/>
    <w:rsid w:val="00B87820"/>
    <w:rsid w:val="00BC566F"/>
    <w:rsid w:val="00C348E9"/>
    <w:rsid w:val="00CC1073"/>
    <w:rsid w:val="00CE570F"/>
    <w:rsid w:val="00D039AA"/>
    <w:rsid w:val="00DB016B"/>
    <w:rsid w:val="00DC6560"/>
    <w:rsid w:val="00DD35E5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5E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35E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35E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35E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35E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3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3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LIBURNA EURO j.d.o.o. za turizam i ugostiteljstvo</izvorni_sadrzaj>
    <derivirana_varijabla naziv="DomainObject.Predmet.ProtustrankaFormated_1">  LIBURNA EURO j.d.o.o. za turizam i ugostiteljstvo</derivirana_varijabla>
  </DomainObject.Predmet.ProtustrankaFormated>
  <DomainObject.Predmet.ProtustrankaFormatedOIB>
    <izvorni_sadrzaj>  LIBURNA EURO j.d.o.o. za turizam i ugostiteljstvo, OIB 46285874522</izvorni_sadrzaj>
    <derivirana_varijabla naziv="DomainObject.Predmet.ProtustrankaFormatedOIB_1">  LIBURNA EURO j.d.o.o. za turizam i ugostiteljstvo, OIB 46285874522</derivirana_varijabla>
  </DomainObject.Predmet.ProtustrankaFormatedOIB>
  <DomainObject.Predmet.ProtustrankaFormatedWithAdress>
    <izvorni_sadrzaj> LIBURNA EURO j.d.o.o. za turizam i ugostiteljstvo, Ulica V 36, 23000 Petrčane</izvorni_sadrzaj>
    <derivirana_varijabla naziv="DomainObject.Predmet.ProtustrankaFormatedWithAdress_1"> LIBURNA EURO j.d.o.o. za turizam i ugostiteljstvo, Ulica V 36, 23000 Petrčane</derivirana_varijabla>
  </DomainObject.Predmet.ProtustrankaFormatedWithAdress>
  <DomainObject.Predmet.ProtustrankaFormatedWithAdressOIB>
    <izvorni_sadrzaj> LIBURNA EURO j.d.o.o. za turizam i ugostiteljstvo, OIB 46285874522, Ulica V 36, 23000 Petrčane</izvorni_sadrzaj>
    <derivirana_varijabla naziv="DomainObject.Predmet.ProtustrankaFormatedWithAdressOIB_1"> LIBURNA EURO j.d.o.o. za turizam i ugostiteljstvo, OIB 46285874522, Ulica V 36, 23000 Petrčane</derivirana_varijabla>
  </DomainObject.Predmet.ProtustrankaFormatedWithAdressOIB>
  <DomainObject.Predmet.ProtustrankaWithAdress>
    <izvorni_sadrzaj>LIBURNA EURO j.d.o.o. za turizam i ugostiteljstvo Ulica V 36, 23000 Petrčane</izvorni_sadrzaj>
    <derivirana_varijabla naziv="DomainObject.Predmet.ProtustrankaWithAdress_1">LIBURNA EURO j.d.o.o. za turizam i ugostiteljstvo Ulica V 36, 23000 Petrčane</derivirana_varijabla>
  </DomainObject.Predmet.ProtustrankaWithAdress>
  <DomainObject.Predmet.ProtustrankaWithAdressOIB>
    <izvorni_sadrzaj>LIBURNA EURO j.d.o.o. za turizam i ugostiteljstvo, OIB 46285874522, Ulica V 36, 23000 Petrčane</izvorni_sadrzaj>
    <derivirana_varijabla naziv="DomainObject.Predmet.ProtustrankaWithAdressOIB_1">LIBURNA EURO j.d.o.o. za turizam i ugostiteljstvo, OIB 46285874522, Ulica V 36, 23000 Petrčane</derivirana_varijabla>
  </DomainObject.Predmet.ProtustrankaWithAdressOIB>
  <DomainObject.Predmet.ProtustrankaNazivFormated>
    <izvorni_sadrzaj>LIBURNA EURO j.d.o.o. za turizam i ugostiteljstvo</izvorni_sadrzaj>
    <derivirana_varijabla naziv="DomainObject.Predmet.ProtustrankaNazivFormated_1">LIBURNA EURO j.d.o.o. za turizam i ugostiteljstvo</derivirana_varijabla>
  </DomainObject.Predmet.ProtustrankaNazivFormated>
  <DomainObject.Predmet.ProtustrankaNazivFormatedOIB>
    <izvorni_sadrzaj>LIBURNA EURO j.d.o.o. za turizam i ugostiteljstvo, OIB 46285874522</izvorni_sadrzaj>
    <derivirana_varijabla naziv="DomainObject.Predmet.ProtustrankaNazivFormatedOIB_1">LIBURNA EURO j.d.o.o. za turizam i ugostiteljstvo, OIB 46285874522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Sanja Lisica</izvorni_sadrzaj>
    <derivirana_varijabla naziv="DomainObject.Predmet.StrankaFormated_1">  FINA; Sanja Lisica</derivirana_varijabla>
  </DomainObject.Predmet.StrankaFormated>
  <DomainObject.Predmet.StrankaFormatedOIB>
    <izvorni_sadrzaj>  FINA, OIB 85821130368; Sanja Lisica, OIB 18774581885</izvorni_sadrzaj>
    <derivirana_varijabla naziv="DomainObject.Predmet.StrankaFormatedOIB_1">  FINA, OIB 85821130368; Sanja Lisica, OIB 18774581885</derivirana_varijabla>
  </DomainObject.Predmet.StrankaFormatedOIB>
  <DomainObject.Predmet.StrankaFormatedWithAdress>
    <izvorni_sadrzaj> FINA; Sanja Lisica, PETRČANE ULICA V 36 (ranije: PETRČANE, PETRČANE, 22), 23000 Petrčane</izvorni_sadrzaj>
    <derivirana_varijabla naziv="DomainObject.Predmet.StrankaFormatedWithAdress_1"> FINA; Sanja Lisica, PETRČANE ULICA V 36 (ranije: PETRČANE, PETRČANE, 22), 23000 Petrčane</derivirana_varijabla>
  </DomainObject.Predmet.StrankaFormatedWithAdress>
  <DomainObject.Predmet.StrankaFormatedWithAdressOIB>
    <izvorni_sadrzaj> FINA, OIB 85821130368; Sanja Lisica, OIB 18774581885, PETRČANE ULICA V 36 (ranije: PETRČANE, PETRČANE, 22), 23000 Petrčane</izvorni_sadrzaj>
    <derivirana_varijabla naziv="DomainObject.Predmet.StrankaFormatedWithAdressOIB_1"> FINA, OIB 85821130368; Sanja Lisica, OIB 18774581885, PETRČANE ULICA V 36 (ranije: PETRČANE, PETRČANE, 22), 23000 Petrčane</derivirana_varijabla>
  </DomainObject.Predmet.StrankaFormatedWithAdressOIB>
  <DomainObject.Predmet.StrankaWithAdress>
    <izvorni_sadrzaj>FINA ,Sanja Lisica PETRČANE ULICA V 36 (ranije: PETRČANE, PETRČANE, 22),23000 Petrčane</izvorni_sadrzaj>
    <derivirana_varijabla naziv="DomainObject.Predmet.StrankaWithAdress_1">FINA ,Sanja Lisica PETRČANE ULICA V 36 (ranije: PETRČANE, PETRČANE, 22),23000 Petrčane</derivirana_varijabla>
  </DomainObject.Predmet.StrankaWithAdress>
  <DomainObject.Predmet.StrankaWithAdressOIB>
    <izvorni_sadrzaj>FINA, OIB 85821130368,Sanja Lisica, OIB 18774581885, PETRČANE ULICA V 36 (ranije: PETRČANE, PETRČANE, 22),23000 Petrčane</izvorni_sadrzaj>
    <derivirana_varijabla naziv="DomainObject.Predmet.StrankaWithAdressOIB_1">FINA, OIB 85821130368,Sanja Lisica, OIB 18774581885, PETRČANE ULICA V 36 (ranije: PETRČANE, PETRČANE, 22),23000 Petrčane</derivirana_varijabla>
  </DomainObject.Predmet.StrankaWithAdressOIB>
  <DomainObject.Predmet.StrankaNazivFormated>
    <izvorni_sadrzaj>FINA,Sanja Lisica</izvorni_sadrzaj>
    <derivirana_varijabla naziv="DomainObject.Predmet.StrankaNazivFormated_1">FINA,Sanja Lisica</derivirana_varijabla>
  </DomainObject.Predmet.StrankaNazivFormated>
  <DomainObject.Predmet.StrankaNazivFormatedOIB>
    <izvorni_sadrzaj>FINA, OIB 85821130368,Sanja Lisica, OIB 18774581885</izvorni_sadrzaj>
    <derivirana_varijabla naziv="DomainObject.Predmet.StrankaNazivFormatedOIB_1">FINA, OIB 85821130368,Sanja Lisica, OIB 18774581885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Sanja Lisica</item>
    </izvorni_sadrzaj>
    <derivirana_varijabla naziv="DomainObject.Predmet.StrankaListFormated_1">
      <item>FINA</item>
      <item>Sanja Lisica</item>
    </derivirana_varijabla>
  </DomainObject.Predmet.StrankaListFormated>
  <DomainObject.Predmet.StrankaListFormatedOIB>
    <izvorni_sadrzaj>
      <item>FINA, OIB 85821130368</item>
      <item>Sanja Lisica, OIB 18774581885</item>
    </izvorni_sadrzaj>
    <derivirana_varijabla naziv="DomainObject.Predmet.StrankaListFormatedOIB_1">
      <item>FINA, OIB 85821130368</item>
      <item>Sanja Lisica, OIB 18774581885</item>
    </derivirana_varijabla>
  </DomainObject.Predmet.StrankaListFormatedOIB>
  <DomainObject.Predmet.StrankaListFormatedWithAdress>
    <izvorni_sadrzaj>
      <item>FINA</item>
      <item>Sanja Lisica, PETRČANE ULICA V 36 (ranije: PETRČANE, PETRČANE, 22), 23000 Petrčane</item>
    </izvorni_sadrzaj>
    <derivirana_varijabla naziv="DomainObject.Predmet.StrankaListFormatedWithAdress_1">
      <item>FINA</item>
      <item>Sanja Lisica, PETRČANE ULICA V 36 (ranije: PETRČANE, PETRČANE, 22), 23000 Petrčane</item>
    </derivirana_varijabla>
  </DomainObject.Predmet.StrankaListFormatedWithAdress>
  <DomainObject.Predmet.StrankaListFormatedWithAdressOIB>
    <izvorni_sadrzaj>
      <item>FINA, OIB 85821130368</item>
      <item>Sanja Lisica, OIB 18774581885, PETRČANE ULICA V 36 (ranije: PETRČANE, PETRČANE, 22), 23000 Petrčane</item>
    </izvorni_sadrzaj>
    <derivirana_varijabla naziv="DomainObject.Predmet.StrankaListFormatedWithAdressOIB_1">
      <item>FINA, OIB 85821130368</item>
      <item>Sanja Lisica, OIB 18774581885, PETRČANE ULICA V 36 (ranije: PETRČANE, PETRČANE, 22), 23000 Petrčane</item>
    </derivirana_varijabla>
  </DomainObject.Predmet.StrankaListFormatedWithAdressOIB>
  <DomainObject.Predmet.StrankaListNazivFormated>
    <izvorni_sadrzaj>
      <item>FINA</item>
      <item>Sanja Lisica</item>
    </izvorni_sadrzaj>
    <derivirana_varijabla naziv="DomainObject.Predmet.StrankaListNazivFormated_1">
      <item>FINA</item>
      <item>Sanja Lisica</item>
    </derivirana_varijabla>
  </DomainObject.Predmet.StrankaListNazivFormated>
  <DomainObject.Predmet.StrankaListNazivFormatedOIB>
    <izvorni_sadrzaj>
      <item>FINA, OIB 85821130368</item>
      <item>Sanja Lisica, OIB 18774581885</item>
    </izvorni_sadrzaj>
    <derivirana_varijabla naziv="DomainObject.Predmet.StrankaListNazivFormatedOIB_1">
      <item>FINA, OIB 85821130368</item>
      <item>Sanja Lisica, OIB 18774581885</item>
    </derivirana_varijabla>
  </DomainObject.Predmet.StrankaListNazivFormatedOIB>
  <DomainObject.Predmet.ProtuStrankaListFormated>
    <izvorni_sadrzaj>
      <item>LIBURNA EURO j.d.o.o. za turizam i ugostiteljstvo</item>
    </izvorni_sadrzaj>
    <derivirana_varijabla naziv="DomainObject.Predmet.ProtuStrankaListFormated_1">
      <item>LIBURNA EURO j.d.o.o. za turizam i ugostiteljstvo</item>
    </derivirana_varijabla>
  </DomainObject.Predmet.ProtuStrankaListFormated>
  <DomainObject.Predmet.ProtuStrankaListFormatedOIB>
    <izvorni_sadrzaj>
      <item>LIBURNA EURO j.d.o.o. za turizam i ugostiteljstvo, OIB 46285874522</item>
    </izvorni_sadrzaj>
    <derivirana_varijabla naziv="DomainObject.Predmet.ProtuStrankaListFormatedOIB_1">
      <item>LIBURNA EURO j.d.o.o. za turizam i ugostiteljstvo, OIB 46285874522</item>
    </derivirana_varijabla>
  </DomainObject.Predmet.ProtuStrankaListFormatedOIB>
  <DomainObject.Predmet.ProtuStrankaListFormatedWithAdress>
    <izvorni_sadrzaj>
      <item>LIBURNA EURO j.d.o.o. za turizam i ugostiteljstvo, Ulica V 36, 23000 Petrčane</item>
    </izvorni_sadrzaj>
    <derivirana_varijabla naziv="DomainObject.Predmet.ProtuStrankaListFormatedWithAdress_1">
      <item>LIBURNA EURO j.d.o.o. za turizam i ugostiteljstvo, Ulica V 36, 23000 Petrčane</item>
    </derivirana_varijabla>
  </DomainObject.Predmet.ProtuStrankaListFormatedWithAdress>
  <DomainObject.Predmet.ProtuStrankaListFormatedWithAdressOIB>
    <izvorni_sadrzaj>
      <item>LIBURNA EURO j.d.o.o. za turizam i ugostiteljstvo, OIB 46285874522, Ulica V 36, 23000 Petrčane</item>
    </izvorni_sadrzaj>
    <derivirana_varijabla naziv="DomainObject.Predmet.ProtuStrankaListFormatedWithAdressOIB_1">
      <item>LIBURNA EURO j.d.o.o. za turizam i ugostiteljstvo, OIB 46285874522, Ulica V 36, 23000 Petrčane</item>
    </derivirana_varijabla>
  </DomainObject.Predmet.ProtuStrankaListFormatedWithAdressOIB>
  <DomainObject.Predmet.ProtuStrankaListNazivFormated>
    <izvorni_sadrzaj>
      <item>LIBURNA EURO j.d.o.o. za turizam i ugostiteljstvo</item>
    </izvorni_sadrzaj>
    <derivirana_varijabla naziv="DomainObject.Predmet.ProtuStrankaListNazivFormated_1">
      <item>LIBURNA EURO j.d.o.o. za turizam i ugostiteljstvo</item>
    </derivirana_varijabla>
  </DomainObject.Predmet.ProtuStrankaListNazivFormated>
  <DomainObject.Predmet.ProtuStrankaListNazivFormatedOIB>
    <izvorni_sadrzaj>
      <item>LIBURNA EURO j.d.o.o. za turizam i ugostiteljstvo, OIB 46285874522</item>
    </izvorni_sadrzaj>
    <derivirana_varijabla naziv="DomainObject.Predmet.ProtuStrankaListNazivFormatedOIB_1">
      <item>LIBURNA EURO j.d.o.o. za turizam i ugostiteljstvo, OIB 46285874522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LIBURNA EURO j.d.o.o. za turizam i ugostiteljstvo</izvorni_sadrzaj>
    <derivirana_varijabla naziv="DomainObject.Predmet.ProtustrankaIDrugi_1">LIBURNA EURO j.d.o.o. za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LIBURNA EURO j.d.o.o. za turizam i ugostiteljstvo, OIB 46285874522, Ulica V 36, 23000 Petrčane</izvorni_sadrzaj>
    <derivirana_varijabla naziv="DomainObject.Predmet.ProtustrankaIDrugiAdressOIB_1">LIBURNA EURO j.d.o.o. za turizam i ugostiteljstvo, OIB 46285874522,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LIBURNA EURO j.d.o.o. za turizam i ugostiteljstvo</item>
      <item>Sanja Lisica</item>
    </izvorni_sadrzaj>
    <derivirana_varijabla naziv="DomainObject.Predmet.SudioniciListNaziv_1">
      <item>FINA</item>
      <item>LIBURNA EURO j.d.o.o. za turizam i ugostiteljstvo</item>
      <item>Sanja Lisica</item>
    </derivirana_varijabla>
  </DomainObject.Predmet.SudioniciListNaziv>
  <DomainObject.Predmet.SudioniciListAdressOIB>
    <izvorni_sadrzaj>
      <item>FINA, OIB 85821130368</item>
      <item>LIBURNA EURO j.d.o.o. za turizam i ugostiteljstvo, OIB 46285874522, Ulica V 36,23000 Petrčane</item>
      <item>Sanja Lisica, OIB 18774581885, PETRČANE ULICA V 36 (ranije: PETRČANE, PETRČANE, 22),23000 Petrčane</item>
    </izvorni_sadrzaj>
    <derivirana_varijabla naziv="DomainObject.Predmet.SudioniciListAdressOIB_1">
      <item>FINA, OIB 85821130368</item>
      <item>LIBURNA EURO j.d.o.o. za turizam i ugostiteljstvo, OIB 46285874522, Ulica V 36,23000 Petrčane</item>
      <item>Sanja Lisica, OIB 18774581885, PETRČANE ULICA V 36 (ranije: PETRČANE, PETRČANE, 22),23000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46285874522</item>
      <item>, OIB 18774581885</item>
    </izvorni_sadrzaj>
    <derivirana_varijabla naziv="DomainObject.Predmet.SudioniciListNazivOIB_1">
      <item>, OIB 85821130368</item>
      <item>, OIB 46285874522</item>
      <item>, OIB 18774581885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1759</properties:Characters>
  <properties:Lines>51</properties:Lines>
  <properties:Paragraphs>19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wsadmin</cp:lastModifiedBy>
  <cp:lastPrinted>2018-05-04T11:28:00Z</cp:lastPrinted>
  <dcterms:modified xmlns:xsi="http://www.w3.org/2001/XMLSchema-instance" xsi:type="dcterms:W3CDTF">2018-05-04T11:29:00Z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(3.St-101-2018 liburna euro  preth.post..docx)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