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5fe3" w14:paraId="2ff5fe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7F4289">
        <w:t>610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 OIB: 85821130368, Zagreb, Trg svibanjskih žrtava 1995. 1, za pokretanje skraćenog stečajnog postupka nad dužnikom KLUB TAJLANDSKOG BOKSA K-GYM, OIB: 61726169061, registarski broj: 21009068, Zagreb, Hondlova 28, temeljem članka 430. Stečajnog zakona („Narodne novine“ 71/15), </w:t>
      </w:r>
      <w:r w:rsidR="002F01CE">
        <w:t xml:space="preserve"> dana </w:t>
      </w:r>
      <w:r w:rsidR="007F4289">
        <w:t xml:space="preserve">9 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15A06">
        <w:t>KLUB TAJLANDSKOG BOKSA K-GYM, OIB: 61726169061, registarski broj: 21009068, Zagreb, Hondlova 28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15A06">
        <w:t>KLUB TAJLANDSKOG BOKSA K-GYM, OIB: 61726169061, registarski broj: 21009068, Zagreb, Hondlova 28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715A06">
        <w:t>7.</w:t>
      </w:r>
      <w:r w:rsidR="007F4289">
        <w:t xml:space="preserve"> </w:t>
      </w:r>
      <w:r w:rsidR="00715A06">
        <w:t>prosinca 2015</w:t>
      </w:r>
      <w:r>
        <w:t xml:space="preserve">. zahtjev </w:t>
      </w:r>
      <w:r w:rsidR="00D6035C">
        <w:t>broj Klasa: 110-07/1</w:t>
      </w:r>
      <w:r w:rsidR="00715A06">
        <w:t>5</w:t>
      </w:r>
      <w:r w:rsidR="00D6035C">
        <w:t>-01/04, Ur. broj: 04-06-15-</w:t>
      </w:r>
      <w:r w:rsidR="00715A06">
        <w:t>16032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15A06">
        <w:t>KLUB TAJLANDSKOG BOKSA K-GYM, OIB: 61726169061, registarski broj: 21009068, Zagreb, Hondlova 28.</w:t>
      </w:r>
    </w:p>
    <w:p w:rsidRDefault="0040522B" w:rsidP="00230785" w:rsidR="002F01CE">
      <w:pPr>
        <w:pStyle w:val="Tijeloteksta"/>
        <w:ind w:firstLine="1416"/>
      </w:pPr>
      <w:r>
        <w:t xml:space="preserve">Trgovački sud u Osijeku je dana </w:t>
      </w:r>
      <w:r w:rsidR="00715A06">
        <w:t>25</w:t>
      </w:r>
      <w:r w:rsidR="002F01CE">
        <w:t>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15A06">
        <w:t>610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7F4289">
        <w:t>9.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15A06">
        <w:t>28/2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221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30785">
      <w:t>1</w:t>
    </w:r>
    <w:r w:rsidR="00715A06">
      <w:t>610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52216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522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22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2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2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522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22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2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2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St-1610/2016</izvorni_sadrzaj>
    <derivirana_varijabla naziv="DomainObject.Predmet.OznakaBroj_1">St-1610/2016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K-GYM</izvorni_sadrzaj>
    <derivirana_varijabla naziv="DomainObject.Predmet.ProtustrankaFormated_1">  KLUB TAJLANDSKOG BOKSA K-GYM</derivirana_varijabla>
  </DomainObject.Predmet.ProtustrankaFormated>
  <DomainObject.Predmet.ProtustrankaFormatedOIB>
    <izvorni_sadrzaj>  KLUB TAJLANDSKOG BOKSA K-GYM, OIB 61726169061</izvorni_sadrzaj>
    <derivirana_varijabla naziv="DomainObject.Predmet.ProtustrankaFormatedOIB_1">  KLUB TAJLANDSKOG BOKSA K-GYM, OIB 61726169061</derivirana_varijabla>
  </DomainObject.Predmet.ProtustrankaFormatedOIB>
  <DomainObject.Predmet.ProtustrankaFormatedWithAdress>
    <izvorni_sadrzaj> KLUB TAJLANDSKOG BOKSA K-GYM, Hondlova 2/8, 10000 Zagreb</izvorni_sadrzaj>
    <derivirana_varijabla naziv="DomainObject.Predmet.ProtustrankaFormatedWithAdress_1"> KLUB TAJLANDSKOG BOKSA K-GYM, Hondlova 2/8, 10000 Zagreb</derivirana_varijabla>
  </DomainObject.Predmet.ProtustrankaFormatedWithAdress>
  <DomainObject.Predmet.ProtustrankaFormatedWithAdressOIB>
    <izvorni_sadrzaj> KLUB TAJLANDSKOG BOKSA K-GYM, OIB 61726169061, Hondlova 2/8, 10000 Zagreb</izvorni_sadrzaj>
    <derivirana_varijabla naziv="DomainObject.Predmet.ProtustrankaFormatedWithAdressOIB_1"> KLUB TAJLANDSKOG BOKSA K-GYM, OIB 61726169061, Hondlova 2/8, 10000 Zagreb</derivirana_varijabla>
  </DomainObject.Predmet.ProtustrankaFormatedWithAdressOIB>
  <DomainObject.Predmet.ProtustrankaWithAdress>
    <izvorni_sadrzaj>KLUB TAJLANDSKOG BOKSA K-GYM Hondlova 2/8, 10000 Zagreb</izvorni_sadrzaj>
    <derivirana_varijabla naziv="DomainObject.Predmet.ProtustrankaWithAdress_1">KLUB TAJLANDSKOG BOKSA K-GYM Hondlova 2/8, 10000 Zagreb</derivirana_varijabla>
  </DomainObject.Predmet.ProtustrankaWithAdress>
  <DomainObject.Predmet.ProtustrankaWithAdressOIB>
    <izvorni_sadrzaj>KLUB TAJLANDSKOG BOKSA K-GYM, OIB 61726169061, Hondlova 2/8, 10000 Zagreb</izvorni_sadrzaj>
    <derivirana_varijabla naziv="DomainObject.Predmet.ProtustrankaWithAdressOIB_1">KLUB TAJLANDSKOG BOKSA K-GYM, OIB 61726169061, Hondlova 2/8, 10000 Zagreb</derivirana_varijabla>
  </DomainObject.Predmet.ProtustrankaWithAdressOIB>
  <DomainObject.Predmet.ProtustrankaNazivFormated>
    <izvorni_sadrzaj>KLUB TAJLANDSKOG BOKSA K-GYM</izvorni_sadrzaj>
    <derivirana_varijabla naziv="DomainObject.Predmet.ProtustrankaNazivFormated_1">KLUB TAJLANDSKOG BOKSA K-GYM</derivirana_varijabla>
  </DomainObject.Predmet.ProtustrankaNazivFormated>
  <DomainObject.Predmet.ProtustrankaNazivFormatedOIB>
    <izvorni_sadrzaj>KLUB TAJLANDSKOG BOKSA K-GYM, OIB 61726169061</izvorni_sadrzaj>
    <derivirana_varijabla naziv="DomainObject.Predmet.ProtustrankaNazivFormatedOIB_1">KLUB TAJLANDSKOG BOKSA K-GYM, OIB 61726169061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K-GYM</item>
    </izvorni_sadrzaj>
    <derivirana_varijabla naziv="DomainObject.Predmet.ProtuStrankaListFormated_1">
      <item>KLUB TAJLANDSKOG BOKSA K-GYM</item>
    </derivirana_varijabla>
  </DomainObject.Predmet.ProtuStrankaListFormated>
  <DomainObject.Predmet.ProtuStrankaListFormatedOIB>
    <izvorni_sadrzaj>
      <item>KLUB TAJLANDSKOG BOKSA K-GYM, OIB 61726169061</item>
    </izvorni_sadrzaj>
    <derivirana_varijabla naziv="DomainObject.Predmet.ProtuStrankaListFormatedOIB_1">
      <item>KLUB TAJLANDSKOG BOKSA K-GYM, OIB 61726169061</item>
    </derivirana_varijabla>
  </DomainObject.Predmet.ProtuStrankaListFormatedOIB>
  <DomainObject.Predmet.ProtuStrankaListFormatedWithAdress>
    <izvorni_sadrzaj>
      <item>KLUB TAJLANDSKOG BOKSA K-GYM, Hondlova 2/8, 10000 Zagreb</item>
    </izvorni_sadrzaj>
    <derivirana_varijabla naziv="DomainObject.Predmet.ProtuStrankaListFormatedWithAdress_1">
      <item>KLUB TAJLANDSKOG BOKSA K-GYM, Hondlova 2/8, 10000 Zagreb</item>
    </derivirana_varijabla>
  </DomainObject.Predmet.ProtuStrankaListFormatedWithAdress>
  <DomainObject.Predmet.ProtuStrankaListFormatedWithAdressOIB>
    <izvorni_sadrzaj>
      <item>KLUB TAJLANDSKOG BOKSA K-GYM, OIB 61726169061, Hondlova 2/8, 10000 Zagreb</item>
    </izvorni_sadrzaj>
    <derivirana_varijabla naziv="DomainObject.Predmet.ProtuStrankaListFormatedWithAdressOIB_1">
      <item>KLUB TAJLANDSKOG BOKSA K-GYM, OIB 61726169061, Hondlova 2/8, 10000 Zagreb</item>
    </derivirana_varijabla>
  </DomainObject.Predmet.ProtuStrankaListFormatedWithAdressOIB>
  <DomainObject.Predmet.ProtuStrankaListNazivFormated>
    <izvorni_sadrzaj>
      <item>KLUB TAJLANDSKOG BOKSA K-GYM</item>
    </izvorni_sadrzaj>
    <derivirana_varijabla naziv="DomainObject.Predmet.ProtuStrankaListNazivFormated_1">
      <item>KLUB TAJLANDSKOG BOKSA K-GYM</item>
    </derivirana_varijabla>
  </DomainObject.Predmet.ProtuStrankaListNazivFormated>
  <DomainObject.Predmet.ProtuStrankaListNazivFormatedOIB>
    <izvorni_sadrzaj>
      <item>KLUB TAJLANDSKOG BOKSA K-GYM, OIB 61726169061</item>
    </izvorni_sadrzaj>
    <derivirana_varijabla naziv="DomainObject.Predmet.ProtuStrankaListNazivFormatedOIB_1">
      <item>KLUB TAJLANDSKOG BOKSA K-GYM, OIB 61726169061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K-GYM</izvorni_sadrzaj>
    <derivirana_varijabla naziv="DomainObject.Predmet.ProtustrankaIDrugi_1">KLUB TAJLANDSKOG BOKSA K-GYM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K-GYM, OIB 61726169061, Hondlova 2/8, 10000 Zagreb</izvorni_sadrzaj>
    <derivirana_varijabla naziv="DomainObject.Predmet.ProtustrankaIDrugiAdressOIB_1">KLUB TAJLANDSKOG BOKSA K-GYM, OIB 61726169061, Hondlova 2/8,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TAJLANDSKOG BOKSA K-GYM</item>
      <item>FINA Regionalni centar Zagreb</item>
    </izvorni_sadrzaj>
    <derivirana_varijabla naziv="DomainObject.Predmet.SudioniciListNaziv_1">
      <item>KLUB TAJLANDSKOG BOKSA K-GYM</item>
      <item>FINA Regionalni centar Zagreb</item>
    </derivirana_varijabla>
  </DomainObject.Predmet.SudioniciListNaziv>
  <DomainObject.Predmet.SudioniciListAdressOIB>
    <izvorni_sadrzaj>
      <item>KLUB TAJLANDSKOG BOKSA K-GYM, OIB 61726169061, Hondlova 2/8,10000 Zagreb</item>
      <item>FINA Regionalni centar Zagreb, OIB 85821130368, Trg svibanjskih žrtava 1995. 1,10000 Zagreb</item>
    </izvorni_sadrzaj>
    <derivirana_varijabla naziv="DomainObject.Predmet.SudioniciListAdressOIB_1">
      <item>KLUB TAJLANDSKOG BOKSA K-GYM, OIB 61726169061, Hondlova 2/8,10000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61726169061</item>
      <item>, OIB 85821130368</item>
    </izvorni_sadrzaj>
    <derivirana_varijabla naziv="DomainObject.Predmet.SudioniciListNazivOIB_1">
      <item>, OIB 61726169061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86BB8-5247-4EE5-817D-157AAFD83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2398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2017-01-04T11:28:00Z</dcterms:created>
  <dc:creator>korisnik</dc:creator>
  <cp:lastModifiedBy>Snježana Andrijanić</cp:lastModifiedBy>
  <cp:lastPrinted>2017-01-09T09:27:00Z</cp:lastPrinted>
  <dcterms:modified xmlns:xsi="http://www.w3.org/2001/XMLSchema-instance" xsi:type="dcterms:W3CDTF">2017-01-09T09:28:00Z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