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5b30" w14:paraId="79e5b30" w:rsidRDefault="00284327" w:rsidP="00227D64" w:rsidR="00227D64" w:rsidRPr="00227D64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="009C2D7C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227D64">
        <w:rPr>
          <w:rFonts w:cs="Times New Roman" w:hAnsi="Times New Roman" w:ascii="Times New Roman"/>
          <w:i w:val="false"/>
          <w:sz w:val="24"/>
          <w:szCs w:val="24"/>
        </w:rPr>
        <w:t>145</w:t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ED3F64">
        <w:rPr>
          <w:rFonts w:cs="Times New Roman" w:hAnsi="Times New Roman" w:ascii="Times New Roman"/>
          <w:i w:val="false"/>
          <w:sz w:val="24"/>
          <w:szCs w:val="24"/>
        </w:rPr>
        <w:t>9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REPUBLIKA HRVATSKA</w:t>
      </w:r>
      <w:r w:rsidR="00227D64">
        <w:rPr>
          <w:b/>
        </w:rPr>
        <w:tab/>
      </w:r>
      <w:r w:rsidR="00227D64">
        <w:rPr>
          <w:b/>
        </w:rPr>
        <w:tab/>
      </w:r>
      <w:r w:rsidR="00227D64">
        <w:rPr>
          <w:b/>
        </w:rPr>
        <w:tab/>
      </w:r>
      <w:r w:rsidR="00227D64">
        <w:rPr>
          <w:b/>
        </w:rPr>
        <w:tab/>
      </w:r>
      <w:r w:rsidR="00227D64">
        <w:rPr>
          <w:b/>
        </w:rPr>
        <w:tab/>
        <w:t>(stri broj St-1862/2016)</w:t>
      </w:r>
    </w:p>
    <w:p w:rsidRDefault="00ED3F64" w:rsidP="00ED3F64" w:rsidR="00D86A1B" w:rsidRPr="00D86A1B">
      <w:pPr>
        <w:rPr>
          <w:b/>
        </w:rPr>
      </w:pPr>
      <w:r>
        <w:rPr>
          <w:b/>
        </w:rPr>
        <w:t xml:space="preserve">TRGOVAČKI SUD U </w:t>
      </w:r>
      <w:r w:rsidR="00D86A1B" w:rsidRPr="00D86A1B">
        <w:rPr>
          <w:b/>
        </w:rPr>
        <w:t>DUBROVNIKU</w:t>
      </w:r>
    </w:p>
    <w:p w:rsidRDefault="00D86A1B" w:rsidP="00D86A1B" w:rsidR="00D86A1B" w:rsidRPr="00D86A1B">
      <w:pPr>
        <w:jc w:val="both"/>
        <w:rPr>
          <w:b/>
        </w:rPr>
      </w:pPr>
      <w:r w:rsidRPr="00D86A1B">
        <w:rPr>
          <w:b/>
        </w:rPr>
        <w:t>Dubrovnik, dr. Ante Starčevića 23</w:t>
      </w:r>
    </w:p>
    <w:p w:rsidRDefault="00D86A1B" w:rsidP="00D86A1B" w:rsidR="00D86A1B" w:rsidRPr="00D86A1B">
      <w:pPr>
        <w:jc w:val="both"/>
        <w:rPr>
          <w:b/>
        </w:rPr>
      </w:pPr>
    </w:p>
    <w:p w:rsidRDefault="00D86A1B" w:rsidP="00D86A1B" w:rsidR="00D86A1B" w:rsidRPr="00D86A1B">
      <w:pPr>
        <w:jc w:val="center"/>
        <w:rPr>
          <w:b/>
        </w:rPr>
      </w:pPr>
      <w:r w:rsidRPr="00D86A1B">
        <w:rPr>
          <w:b/>
        </w:rPr>
        <w:t>REPUBLIKA HRVATSKA</w:t>
      </w:r>
    </w:p>
    <w:p w:rsidRDefault="00D86A1B" w:rsidP="00D86A1B" w:rsidR="00D86A1B" w:rsidRPr="00D86A1B">
      <w:pPr>
        <w:jc w:val="center"/>
        <w:rPr>
          <w:b/>
        </w:rPr>
      </w:pPr>
      <w:r>
        <w:rPr>
          <w:b/>
        </w:rPr>
        <w:t>ZAKLJUČAK</w:t>
      </w:r>
    </w:p>
    <w:p w:rsidRDefault="00D86A1B" w:rsidP="00D86A1B" w:rsidR="00D86A1B" w:rsidRPr="00D86A1B">
      <w:pPr>
        <w:jc w:val="both"/>
        <w:rPr>
          <w:b/>
        </w:rPr>
      </w:pPr>
    </w:p>
    <w:p w:rsidRDefault="00D86A1B" w:rsidP="00D86A1B" w:rsidR="00284327" w:rsidRPr="00887799">
      <w:pPr>
        <w:jc w:val="both"/>
      </w:pPr>
      <w:r w:rsidRPr="00D86A1B">
        <w:t>Trgovački sud u Dubrovniku</w:t>
      </w:r>
      <w:r w:rsidR="00284327" w:rsidRPr="00D86A1B">
        <w:t>,</w:t>
      </w:r>
      <w:r w:rsidR="00284327" w:rsidRPr="00AA650B">
        <w:t xml:space="preserve"> po sucu toga suda </w:t>
      </w:r>
      <w:r w:rsidR="00284327" w:rsidRPr="00FF68CD">
        <w:t xml:space="preserve">Katarini Franković, </w:t>
      </w:r>
      <w:r w:rsidR="00284327">
        <w:t>u stečajnom postupku</w:t>
      </w:r>
      <w:r w:rsidR="00284327" w:rsidRPr="00A77D41">
        <w:t xml:space="preserve"> nad dužnikom </w:t>
      </w:r>
      <w:r w:rsidR="00227D64" w:rsidRPr="00227D64">
        <w:t xml:space="preserve">ANNA JULIA d.o.o. za proizvodnju i trgovinu, Split, </w:t>
      </w:r>
      <w:proofErr w:type="spellStart"/>
      <w:r w:rsidR="00227D64" w:rsidRPr="00227D64">
        <w:t>Slivnjanska</w:t>
      </w:r>
      <w:proofErr w:type="spellEnd"/>
      <w:r w:rsidR="00227D64" w:rsidRPr="00227D64">
        <w:t xml:space="preserve"> 37, MBS: 060225244, OIB: 41279792309</w:t>
      </w:r>
      <w:r w:rsidR="00284327" w:rsidRPr="00FA6B61">
        <w:t xml:space="preserve">, zastupan po stečajnom upravitelju </w:t>
      </w:r>
      <w:r w:rsidRPr="00D86A1B">
        <w:t>Jozo Brčić</w:t>
      </w:r>
      <w:r w:rsidR="00284327">
        <w:t xml:space="preserve">, dana </w:t>
      </w:r>
      <w:r w:rsidR="00ED3F64">
        <w:t>0</w:t>
      </w:r>
      <w:r w:rsidR="00227D64">
        <w:t>4</w:t>
      </w:r>
      <w:r w:rsidR="00284327" w:rsidRPr="00FF68CD">
        <w:t xml:space="preserve">. </w:t>
      </w:r>
      <w:r w:rsidR="00ED3F64">
        <w:t>siječ</w:t>
      </w:r>
      <w:r w:rsidR="00284327">
        <w:t>nja 201</w:t>
      </w:r>
      <w:r w:rsidR="00ED3F64">
        <w:t>9</w:t>
      </w:r>
      <w:r w:rsidR="00284327">
        <w:t>.g.</w:t>
      </w:r>
    </w:p>
    <w:p w:rsidRDefault="00284327" w:rsidP="00284327" w:rsidR="00284327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D86A1B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D86A1B" w:rsidRPr="00D86A1B">
        <w:t xml:space="preserve">Jozo Brčić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D86A1B">
        <w:t>,</w:t>
      </w:r>
      <w:r w:rsidR="00284327">
        <w:t xml:space="preserve"> te se posebno očitovati</w:t>
      </w:r>
      <w:r w:rsidR="009C2D7C">
        <w:t xml:space="preserve"> zašto nije </w:t>
      </w:r>
      <w:r w:rsidR="009C2D7C" w:rsidRPr="009C2D7C">
        <w:t>najmanje jedanput u tri mjeseca</w:t>
      </w:r>
      <w:r w:rsidR="009C2D7C">
        <w:t xml:space="preserve"> sudu dostavljeno potrebno izvješće</w:t>
      </w:r>
      <w:r w:rsidR="00284327">
        <w:t xml:space="preserve">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D86A1B">
        <w:rPr>
          <w:b/>
        </w:rPr>
        <w:t>Dubrovnik</w:t>
      </w:r>
      <w:r w:rsidRPr="00FD23BA">
        <w:rPr>
          <w:b/>
        </w:rPr>
        <w:t xml:space="preserve">u, dana </w:t>
      </w:r>
      <w:r w:rsidR="00ED3F64">
        <w:rPr>
          <w:b/>
        </w:rPr>
        <w:t>0</w:t>
      </w:r>
      <w:r w:rsidR="00227D64">
        <w:rPr>
          <w:b/>
        </w:rPr>
        <w:t>4</w:t>
      </w:r>
      <w:r w:rsidR="00B27699">
        <w:rPr>
          <w:b/>
        </w:rPr>
        <w:t xml:space="preserve">. </w:t>
      </w:r>
      <w:r w:rsidR="00ED3F64">
        <w:rPr>
          <w:b/>
        </w:rPr>
        <w:t>siječnj</w:t>
      </w:r>
      <w:r w:rsidR="00F3512D">
        <w:rPr>
          <w:b/>
        </w:rPr>
        <w:t>a</w:t>
      </w:r>
      <w:r w:rsidR="001A640A">
        <w:rPr>
          <w:b/>
        </w:rPr>
        <w:t xml:space="preserve"> 201</w:t>
      </w:r>
      <w:r w:rsidR="00ED3F64">
        <w:rPr>
          <w:b/>
        </w:rPr>
        <w:t>9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9C2D7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</w:p>
    <w:p w:rsidRDefault="009C2D7C" w:rsidP="009C2D7C" w:rsidR="00452088" w:rsidRPr="00FD23BA">
      <w:pPr>
        <w:ind w:firstLine="708" w:left="3540"/>
        <w:jc w:val="center"/>
        <w:rPr>
          <w:b/>
        </w:rPr>
      </w:pPr>
      <w:r>
        <w:rPr>
          <w:b/>
        </w:rPr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9C2D7C" w:rsidP="00452088" w:rsidR="009C2D7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9C2D7C">
      <w:pPr>
        <w:jc w:val="both"/>
        <w:rPr>
          <w:b/>
        </w:rPr>
      </w:pPr>
      <w:r w:rsidRPr="009C2D7C">
        <w:rPr>
          <w:b/>
        </w:rPr>
        <w:t>DN-a:</w:t>
      </w:r>
    </w:p>
    <w:p w:rsidRDefault="00452088" w:rsidP="00452088" w:rsidR="00452088" w:rsidRPr="009C2D7C">
      <w:pPr>
        <w:jc w:val="both"/>
      </w:pPr>
      <w:r w:rsidRPr="009C2D7C">
        <w:t>-</w:t>
      </w:r>
      <w:r w:rsidRPr="009C2D7C">
        <w:tab/>
        <w:t xml:space="preserve">mrežna stranica e-oglasna ploča suda </w:t>
      </w:r>
    </w:p>
    <w:p w:rsidRDefault="00452088" w:rsidP="00B401D0" w:rsidR="002861BF" w:rsidRPr="009C2D7C">
      <w:pPr>
        <w:jc w:val="both"/>
      </w:pPr>
      <w:r w:rsidRPr="009C2D7C">
        <w:t>-</w:t>
      </w:r>
      <w:r w:rsidRPr="009C2D7C">
        <w:tab/>
        <w:t>stečajnom upravitelju</w:t>
      </w:r>
      <w:r w:rsidR="001A640A" w:rsidRPr="009C2D7C">
        <w:t xml:space="preserve"> putem e oglasna ploča suda</w:t>
      </w:r>
    </w:p>
    <w:sectPr w:rsidSect="00F15945" w:rsidR="002861BF" w:rsidRPr="009C2D7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27D64"/>
    <w:rsid w:val="00240993"/>
    <w:rsid w:val="00247938"/>
    <w:rsid w:val="00255A1B"/>
    <w:rsid w:val="00261BE0"/>
    <w:rsid w:val="00261FAC"/>
    <w:rsid w:val="002677AF"/>
    <w:rsid w:val="00284327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3C6DA4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5281B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C2D7C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86A1B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C1CE9"/>
    <w:rsid w:val="00ED3F64"/>
    <w:rsid w:val="00EE4DD2"/>
    <w:rsid w:val="00F076DC"/>
    <w:rsid w:val="00F15945"/>
    <w:rsid w:val="00F23C78"/>
    <w:rsid w:val="00F32265"/>
    <w:rsid w:val="00F3512D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8432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52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8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81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8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8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8432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52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8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81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8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8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 zaposlenih</izvorni_sadrzaj>
    <derivirana_varijabla naziv="DomainObject.Predmet.Opis_1">11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St-145/2019</izvorni_sadrzaj>
    <derivirana_varijabla naziv="DomainObject.Predmet.OznakaBroj_1">St-145/2019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ANNA JULIA d.o.o. za proizvodnju i trgovinu zastupanog po punomoćniku Odvjetnik Dragan Mijoč</izvorni_sadrzaj>
    <derivirana_varijabla naziv="DomainObject.Predmet.ProtustrankaFormated_1">  ANNA JULIA d.o.o. za proizvodnju i trgovinu zastupanog po punomoćniku Odvjetnik Dragan Mijoč</derivirana_varijabla>
  </DomainObject.Predmet.ProtustrankaFormated>
  <DomainObject.Predmet.ProtustrankaFormatedOIB>
    <izvorni_sadrzaj>  ANNA JULIA d.o.o. za proizvodnju i trgovinu, OIB 41279792309 zastupanog po punomoćniku Odvjetnik Dragan Mijoč</izvorni_sadrzaj>
    <derivirana_varijabla naziv="DomainObject.Predmet.ProtustrankaFormatedOIB_1">  ANNA JULIA d.o.o. za proizvodnju i trgovinu, OIB 41279792309 zastupanog po punomoćniku Odvjetnik Dragan Mijoč</derivirana_varijabla>
  </DomainObject.Predmet.ProtustrankaFormatedOIB>
  <DomainObject.Predmet.ProtustrankaFormatedWithAdress>
    <izvorni_sadrzaj> ANNA JULIA d.o.o. za proizvodnju i trgovinu, Slivnjanska 37, 21000 Split zastupanog po punomoćniku Odvjetnik Dragan Mijoč</izvorni_sadrzaj>
    <derivirana_varijabla naziv="DomainObject.Predmet.ProtustrankaFormatedWithAdress_1"> ANNA JULIA d.o.o. za proizvodnju i trgovinu, Slivnjanska 37, 21000 Split zastupanog po punomoćniku Odvjetnik Dragan Mijoč</derivirana_varijabla>
  </DomainObject.Predmet.ProtustrankaFormatedWithAdress>
  <DomainObject.Predmet.ProtustrankaFormatedWithAdressOIB>
    <izvorni_sadrzaj> ANNA JULIA d.o.o. za proizvodnju i trgovinu, OIB 41279792309, Slivnjanska 37, 21000 Split zastupanog po punomoćniku Odvjetnik Dragan Mijoč</izvorni_sadrzaj>
    <derivirana_varijabla naziv="DomainObject.Predmet.ProtustrankaFormatedWithAdressOIB_1"> ANNA JULIA d.o.o. za proizvodnju i trgovinu, OIB 41279792309, Slivnjanska 37, 21000 Split zastupanog po punomoćniku Odvjetnik Dragan Mijoč</derivirana_varijabla>
  </DomainObject.Predmet.ProtustrankaFormatedWithAdressOIB>
  <DomainObject.Predmet.ProtustrankaWithAdress>
    <izvorni_sadrzaj>ANNA JULIA d.o.o. za proizvodnju i trgovinu Slivnjanska 37, 21000 Split</izvorni_sadrzaj>
    <derivirana_varijabla naziv="DomainObject.Predmet.ProtustrankaWithAdress_1">ANNA JULIA d.o.o. za proizvodnju i trgovinu Slivnjanska 37, 21000 Split</derivirana_varijabla>
  </DomainObject.Predmet.ProtustrankaWithAdress>
  <DomainObject.Predmet.ProtustrankaWithAdressOIB>
    <izvorni_sadrzaj>ANNA JULIA d.o.o. za proizvodnju i trgovinu, OIB 41279792309, Slivnjanska 37, 21000 Split</izvorni_sadrzaj>
    <derivirana_varijabla naziv="DomainObject.Predmet.ProtustrankaWithAdressOIB_1">ANNA JULIA d.o.o. za proizvodnju i trgovinu, OIB 41279792309, Slivnjanska 37, 21000 Split</derivirana_varijabla>
  </DomainObject.Predmet.ProtustrankaWithAdressOIB>
  <DomainObject.Predmet.ProtustrankaNazivFormated>
    <izvorni_sadrzaj>ANNA JULIA d.o.o. za proizvodnju i trgovinu</izvorni_sadrzaj>
    <derivirana_varijabla naziv="DomainObject.Predmet.ProtustrankaNazivFormated_1">ANNA JULIA d.o.o. za proizvodnju i trgovinu</derivirana_varijabla>
  </DomainObject.Predmet.ProtustrankaNazivFormated>
  <DomainObject.Predmet.ProtustrankaNazivFormatedOIB>
    <izvorni_sadrzaj>ANNA JULIA d.o.o. za proizvodnju i trgovinu, OIB 41279792309</izvorni_sadrzaj>
    <derivirana_varijabla naziv="DomainObject.Predmet.ProtustrankaNazivFormatedOIB_1">ANNA JULIA d.o.o. za proizvodnju i trgovinu, OIB 41279792309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55678.51</izvorni_sadrzaj>
    <derivirana_varijabla naziv="DomainObject.Predmet.TrenutnaVrijednost_1">55678.51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ANNA JULIA d.o.o. za proizvodnju i trgovinu zastupanog po punomoćniku Odvjetnik Dragan Mijoč</item>
    </izvorni_sadrzaj>
    <derivirana_varijabla naziv="DomainObject.Predmet.ProtuStrankaListFormated_1">
      <item>ANNA JULIA d.o.o. za proizvodnju i trgovinu zastupanog po punomoćniku Odvjetnik Dragan Mijoč</item>
    </derivirana_varijabla>
  </DomainObject.Predmet.ProtuStrankaListFormated>
  <DomainObject.Predmet.ProtuStrankaListFormatedOIB>
    <izvorni_sadrzaj>
      <item>ANNA JULIA d.o.o. za proizvodnju i trgovinu, OIB 41279792309 zastupanog po punomoćniku Odvjetnik Dragan Mijoč</item>
    </izvorni_sadrzaj>
    <derivirana_varijabla naziv="DomainObject.Predmet.ProtuStrankaListFormatedOIB_1">
      <item>ANNA JULIA d.o.o. za proizvodnju i trgovinu, OIB 41279792309 zastupanog po punomoćniku Odvjetnik Dragan Mijoč</item>
    </derivirana_varijabla>
  </DomainObject.Predmet.ProtuStrankaListFormatedOIB>
  <DomainObject.Predmet.ProtuStrankaListFormatedWithAdress>
    <izvorni_sadrzaj>
      <item>ANNA JULIA d.o.o. za proizvodnju i trgovinu, Slivnjanska 37, 21000 Split zastupanog po punomoćniku Odvjetnik Dragan Mijoč</item>
    </izvorni_sadrzaj>
    <derivirana_varijabla naziv="DomainObject.Predmet.ProtuStrankaListFormatedWithAdress_1">
      <item>ANNA JULIA d.o.o. za proizvodnju i trgovinu, Slivnjanska 37, 21000 Split zastupanog po punomoćniku Odvjetnik Dragan Mijoč</item>
    </derivirana_varijabla>
  </DomainObject.Predmet.ProtuStrankaListFormatedWithAdress>
  <DomainObject.Predmet.ProtuStrankaListFormatedWithAdressOIB>
    <izvorni_sadrzaj>
      <item>ANNA JULIA d.o.o. za proizvodnju i trgovinu, OIB 41279792309, Slivnjanska 37, 21000 Split zastupanog po punomoćniku Odvjetnik Dragan Mijoč</item>
    </izvorni_sadrzaj>
    <derivirana_varijabla naziv="DomainObject.Predmet.ProtuStrankaListFormatedWithAdressOIB_1">
      <item>ANNA JULIA d.o.o. za proizvodnju i trgovinu, OIB 41279792309, Slivnjanska 37, 21000 Split zastupanog po punomoćniku Odvjetnik Dragan Mijoč</item>
    </derivirana_varijabla>
  </DomainObject.Predmet.ProtuStrankaListFormatedWithAdressOIB>
  <DomainObject.Predmet.ProtuStrankaListNazivFormated>
    <izvorni_sadrzaj>
      <item>ANNA JULIA d.o.o. za proizvodnju i trgovinu</item>
    </izvorni_sadrzaj>
    <derivirana_varijabla naziv="DomainObject.Predmet.ProtuStrankaListNazivFormated_1">
      <item>ANNA JULIA d.o.o. za proizvodnju i trgovinu</item>
    </derivirana_varijabla>
  </DomainObject.Predmet.ProtuStrankaListNazivFormated>
  <DomainObject.Predmet.ProtuStrankaListNazivFormatedOIB>
    <izvorni_sadrzaj>
      <item>ANNA JULIA d.o.o. za proizvodnju i trgovinu, OIB 41279792309</item>
    </izvorni_sadrzaj>
    <derivirana_varijabla naziv="DomainObject.Predmet.ProtuStrankaListNazivFormatedOIB_1">
      <item>ANNA JULIA d.o.o. za proizvodnju i trgovinu, OIB 41279792309</item>
    </derivirana_varijabla>
  </DomainObject.Predmet.ProtuStrankaListNazivFormatedOIB>
  <DomainObject.Predmet.OstaliListFormated>
    <izvorni_sadrzaj>
      <item>Odvjetnik Dragan Mijoč punomoćnik sudionika u postupku ANNA JULIA d.o.o. za proizvodnju i trgovinu</item>
    </izvorni_sadrzaj>
    <derivirana_varijabla naziv="DomainObject.Predmet.OstaliListFormated_1">
      <item>Odvjetnik Dragan Mijoč punomoćnik sudionika u postupku ANNA JULIA d.o.o. za proizvodnju i trgovinu</item>
    </derivirana_varijabla>
  </DomainObject.Predmet.OstaliListFormated>
  <DomainObject.Predmet.OstaliListFormatedOIB>
    <izvorni_sadrzaj>
      <item>Odvjetnik Dragan Mijoč punomoćnik sudionika u postupku ANNA JULIA d.o.o. za proizvodnju i trgovinu</item>
    </izvorni_sadrzaj>
    <derivirana_varijabla naziv="DomainObject.Predmet.OstaliListFormatedOIB_1">
      <item>Odvjetnik Dragan Mijoč punomoćnik sudionika u postupku ANNA JULIA d.o.o. za proizvodnju i trgovinu</item>
    </derivirana_varijabla>
  </DomainObject.Predmet.OstaliListFormatedOIB>
  <DomainObject.Predmet.OstaliListFormatedWithAdress>
    <izvorni_sadrzaj>
      <item>Odvjetnik Dragan Mijoč, Velebitska 75, 21000 Split punomoćnik sudionika u postupku ANNA JULIA d.o.o. za proizvodnju i trgovinu</item>
    </izvorni_sadrzaj>
    <derivirana_varijabla naziv="DomainObject.Predmet.OstaliListFormatedWithAdress_1">
      <item>Odvjetnik Dragan Mijoč, Velebitska 75, 21000 Split punomoćnik sudionika u postupku ANNA JULIA d.o.o. za proizvodnju i trgovinu</item>
    </derivirana_varijabla>
  </DomainObject.Predmet.OstaliListFormatedWithAdress>
  <DomainObject.Predmet.OstaliListFormatedWithAdressOIB>
    <izvorni_sadrzaj>
      <item>Odvjetnik Dragan Mijoč, Velebitska 75, 21000 Split punomoćnik sudionika u postupku ANNA JULIA d.o.o. za proizvodnju i trgovinu</item>
    </izvorni_sadrzaj>
    <derivirana_varijabla naziv="DomainObject.Predmet.OstaliListFormatedWithAdressOIB_1">
      <item>Odvjetnik Dragan Mijoč, Velebitska 75, 21000 Split punomoćnik sudionika u postupku ANNA JULIA d.o.o. za proizvodnju i trgovinu</item>
    </derivirana_varijabla>
  </DomainObject.Predmet.OstaliListFormatedWithAdressOIB>
  <DomainObject.Predmet.OstaliListNazivFormated>
    <izvorni_sadrzaj>
      <item>Odvjetnik Dragan Mijoč</item>
    </izvorni_sadrzaj>
    <derivirana_varijabla naziv="DomainObject.Predmet.OstaliListNazivFormated_1">
      <item>Odvjetnik Dragan Mijoč</item>
    </derivirana_varijabla>
  </DomainObject.Predmet.OstaliListNazivFormated>
  <DomainObject.Predmet.OstaliListNazivFormatedOIB>
    <izvorni_sadrzaj>
      <item>Odvjetnik Dragan Mijoč</item>
    </izvorni_sadrzaj>
    <derivirana_varijabla naziv="DomainObject.Predmet.OstaliListNazivFormatedOIB_1">
      <item>Odvjetnik Dragan Mijoč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ANNA JULIA d.o.o. za proizvodnju i trgovinu</izvorni_sadrzaj>
    <derivirana_varijabla naziv="DomainObject.Predmet.ProtustrankaIDrugi_1">ANNA JULIA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ANNA JULIA d.o.o. za proizvodnju i trgovinu, OIB 41279792309, Slivnjanska 37, 21000 Split</izvorni_sadrzaj>
    <derivirana_varijabla naziv="DomainObject.Predmet.ProtustrankaIDrugiAdressOIB_1">ANNA JULIA d.o.o. za proizvodnju i trgovinu, OIB 41279792309, Slivnjanska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ANNA JULIA d.o.o. za proizvodnju i trgovinu</item>
      <item>Odvjetnik Dragan Mijoč</item>
      <item>FINANCIJSKA AGENCIJA, RC SPLIT</item>
    </izvorni_sadrzaj>
    <derivirana_varijabla naziv="DomainObject.Predmet.SudioniciListNaziv_1">
      <item>ANNA JULIA d.o.o. za proizvodnju i trgovinu</item>
      <item>Odvjetnik Dragan Mijoč</item>
      <item>FINANCIJSKA AGENCIJA, RC SPLIT</item>
    </derivirana_varijabla>
  </DomainObject.Predmet.SudioniciListNaziv>
  <DomainObject.Predmet.SudioniciListAdressOIB>
    <izvorni_sadrzaj>
      <item>ANNA JULIA d.o.o. za proizvodnju i trgovinu, OIB 41279792309, Slivnjanska 37,21000 Split</item>
      <item>Odvjetnik Dragan Mijoč, Velebitska 75,21000 Split</item>
      <item>FINANCIJSKA AGENCIJA, RC SPLIT, OIB 85821130368, Mažuranićevo šetalište 24 b,21000 Split</item>
    </izvorni_sadrzaj>
    <derivirana_varijabla naziv="DomainObject.Predmet.SudioniciListAdressOIB_1">
      <item>ANNA JULIA d.o.o. za proizvodnju i trgovinu, OIB 41279792309, Slivnjanska 37,21000 Split</item>
      <item>Odvjetnik Dragan Mijoč, Velebitska 75,21000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41279792309</item>
      <item>, OIB null</item>
      <item>, OIB 85821130368</item>
    </izvorni_sadrzaj>
    <derivirana_varijabla naziv="DomainObject.Predmet.SudioniciListNazivOIB_1">
      <item>, OIB 41279792309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A2F03-CE9D-453F-A2CD-53DAB5DEF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243</properties:Words>
  <properties:Characters>1302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1583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2019-01-04T09:18:00Z</dcterms:created>
  <dc:creator>none</dc:creator>
  <cp:lastModifiedBy>Katarina Franković</cp:lastModifiedBy>
  <cp:lastPrinted>2016-12-01T13:05:00Z</cp:lastPrinted>
  <dcterms:modified xmlns:xsi="http://www.w3.org/2001/XMLSchema-instance" xsi:type="dcterms:W3CDTF">2019-01-04T09:18:00Z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1862 16  2145 2019 3 mjeseca.docx)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