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b349" w14:paraId="059b349" w:rsidRDefault="00855A19" w:rsidP="00855A19" w:rsidR="00855A1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55A19" w:rsidP="00855A19" w:rsidR="00855A1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55A19" w:rsidP="00855A19" w:rsidR="00855A1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855A19" w:rsidP="00855A19" w:rsidR="00855A1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1053/18</w:t>
      </w: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ULJA I MAZIVA d.o.o., OIB 34110288352, Zagreb, Badalićeva 26c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 w:rsidR="006E6457">
        <w:rPr>
          <w:rFonts w:hAnsi="Times New Roman" w:ascii="Times New Roman"/>
          <w:szCs w:val="24"/>
          <w:lang w:val="hr-HR"/>
        </w:rPr>
        <w:t>31</w:t>
      </w:r>
      <w:r>
        <w:rPr>
          <w:rFonts w:hAnsi="Times New Roman" w:ascii="Times New Roman"/>
          <w:szCs w:val="24"/>
          <w:lang w:val="hr-HR"/>
        </w:rPr>
        <w:t>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855A19" w:rsidP="00855A19" w:rsidR="00855A1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A19" w:rsidP="00855A19" w:rsidR="00855A1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ULJA I MAZIVA d.o.o., OIB 34110288352, Zagreb, Badalićeva 26c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 w:rsidR="006E6457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>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55A19" w:rsidP="00855A19" w:rsidR="00855A19" w:rsidRPr="004453B3">
      <w:pPr>
        <w:pStyle w:val="BodyText21"/>
        <w:rPr>
          <w:rFonts w:hAnsi="Times New Roman" w:ascii="Times New Roman"/>
          <w:szCs w:val="24"/>
        </w:rPr>
      </w:pPr>
    </w:p>
    <w:p w:rsidRDefault="00855A19" w:rsidP="00855A19" w:rsidR="00855A1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D3AC4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Jasna Hromadko</w:t>
      </w:r>
      <w:r w:rsidRPr="008D3AC4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22088644509</w:t>
      </w:r>
      <w:r w:rsidRPr="008D3AC4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Zelengorska br. 1</w:t>
      </w:r>
      <w:r w:rsidRPr="008D3AC4">
        <w:rPr>
          <w:rFonts w:hAnsi="Times New Roman" w:ascii="Times New Roman"/>
          <w:szCs w:val="24"/>
        </w:rPr>
        <w:t>.</w:t>
      </w:r>
    </w:p>
    <w:p w:rsidRDefault="00855A19" w:rsidP="00855A19" w:rsidR="00855A1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55A19" w:rsidP="00855A19" w:rsidR="00855A1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ULJA I MAZIVA d.o.o., OIB 34110288352, Zagreb, Badalićeva 26c.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</w:t>
      </w:r>
      <w:r w:rsidR="006E6457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kolovoza 2018.</w:t>
      </w: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855A19" w:rsidP="00855A19" w:rsidR="00855A1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55A19" w:rsidP="00855A19" w:rsidR="00855A1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55A19" w:rsidP="00855A19" w:rsidR="00855A1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855A19" w:rsidP="00855A19" w:rsidR="00855A1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855A19" w:rsidP="00855A19" w:rsidR="00855A1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855A19" w:rsidP="00855A19" w:rsidR="00855A1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855A19" w:rsidP="00855A19" w:rsidR="00855A19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67A" w:rsidR="00997D12">
      <w:r>
        <w:separator/>
      </w:r>
    </w:p>
  </w:endnote>
  <w:endnote w:id="0" w:type="continuationSeparator">
    <w:p w:rsidRDefault="00DD267A" w:rsidR="00997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457" w:rsidR="00280A5F">
    <w:pPr>
      <w:pStyle w:val="Podnoje"/>
      <w:jc w:val="right"/>
    </w:pPr>
  </w:p>
  <w:p w:rsidRDefault="006E645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67A" w:rsidR="00997D12">
      <w:r>
        <w:separator/>
      </w:r>
    </w:p>
  </w:footnote>
  <w:footnote w:id="0" w:type="continuationSeparator">
    <w:p w:rsidRDefault="00DD267A" w:rsidR="00997D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A19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6E6457" w:rsidRPr="006E6457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1053/18</w:t>
    </w:r>
  </w:p>
  <w:p w:rsidRDefault="006E645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A19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087"/>
    <w:rsid w:val="00135025"/>
    <w:rsid w:val="00181F4E"/>
    <w:rsid w:val="003E5087"/>
    <w:rsid w:val="006E6457"/>
    <w:rsid w:val="00855A19"/>
    <w:rsid w:val="00997D12"/>
    <w:rsid w:val="00C95241"/>
    <w:rsid w:val="00DD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A1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5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5A1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55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5A1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855A1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A1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2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6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A1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55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5A1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855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5A1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855A1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A1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D2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6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St-1053/2018-6</izvorni_sadrzaj>
    <derivirana_varijabla naziv="DomainObject.Oznaka_1">St-1053/2018-6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St-1053/2018-6</izvorni_sadrzaj>
    <derivirana_varijabla naziv="DomainObject.PoslovniBrojDokumenta_1">St-1053/2018-6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 I MAZIVA d.o.o.</item>
    </izvorni_sadrzaj>
    <derivirana_varijabla naziv="DomainObject.Predmet.SudioniciListNaziv_1">
      <item>FINA Regionalni centar Zagreb</item>
      <item>ULJA I MAZIVA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 I MAZIVA d.o.o., OIB 34110288352, Badalićeva 26c,10000 Zagreb</item>
    </izvorni_sadrzaj>
    <derivirana_varijabla naziv="DomainObject.Predmet.SudioniciListAdressOIB_1">
      <item>FINA Regionalni centar Zagreb, OIB 85821130368, Trg svibanjskih žrtava 1995. br. 1,10000 Zagreb</item>
      <item>ULJA I MAZIVA d.o.o., OIB 34110288352, Badalićeva 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</izvorni_sadrzaj>
    <derivirana_varijabla naziv="DomainObject.Predmet.SudioniciListNazivOIB_1">
      <item>, OIB 85821130368</item>
      <item>, OIB 34110288352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2164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2018-08-31T06:56:00Z</dcterms:created>
  <dc:creator>Marija Lukić</dc:creator>
  <dc:description/>
  <cp:keywords/>
  <cp:lastModifiedBy>Marija Lukić</cp:lastModifiedBy>
  <cp:lastPrinted>2018-08-31T07:02:00Z</cp:lastPrinted>
  <dcterms:modified xmlns:xsi="http://www.w3.org/2001/XMLSchema-instance" xsi:type="dcterms:W3CDTF">2018-08-31T07:02:00Z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St-1053/2018-6 / Odluka - Rješenje o otvaranju i zaključenju skraćenog stečajnog postupka (St-1053-18_otv.i_zaklj..docx)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