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8f07" w14:paraId="4748f07" w:rsidRDefault="004C6385" w:rsidR="001D3EC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C638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Obrazac  20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</w:t>
      </w:r>
      <w:r w:rsidR="00EC397B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  I  STANJU  STEČAJNE  MASE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5F3010" w:rsid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5F3010" w:rsid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5F3010">
      <w:pPr>
        <w:rPr>
          <w:rFonts w:cs="Times New Roman" w:hAnsi="Times New Roman" w:ascii="Times New Roman"/>
          <w:b/>
          <w:sz w:val="24"/>
          <w:szCs w:val="24"/>
        </w:rPr>
      </w:pPr>
      <w:r w:rsidRPr="004C6385">
        <w:rPr>
          <w:rFonts w:cs="Times New Roman" w:hAnsi="Times New Roman" w:ascii="Times New Roman"/>
          <w:sz w:val="24"/>
          <w:szCs w:val="24"/>
        </w:rPr>
        <w:t xml:space="preserve"> </w:t>
      </w:r>
      <w:r w:rsidRPr="005F3010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4C6385" w:rsidR="004C6385" w:rsidRPr="005F3010">
      <w:pPr>
        <w:rPr>
          <w:rFonts w:cs="Times New Roman" w:hAnsi="Times New Roman" w:ascii="Times New Roman"/>
          <w:b/>
          <w:sz w:val="24"/>
          <w:szCs w:val="24"/>
        </w:rPr>
      </w:pPr>
      <w:r w:rsidRPr="005F3010">
        <w:rPr>
          <w:rFonts w:cs="Times New Roman" w:hAnsi="Times New Roman" w:ascii="Times New Roman"/>
          <w:b/>
          <w:sz w:val="24"/>
          <w:szCs w:val="24"/>
        </w:rPr>
        <w:t xml:space="preserve"> St </w:t>
      </w:r>
      <w:r w:rsidR="0009372B" w:rsidRPr="005F3010">
        <w:rPr>
          <w:rFonts w:cs="Times New Roman" w:hAnsi="Times New Roman" w:ascii="Times New Roman"/>
          <w:b/>
          <w:sz w:val="24"/>
          <w:szCs w:val="24"/>
        </w:rPr>
        <w:t>– 863</w:t>
      </w:r>
      <w:r w:rsidRPr="005F3010">
        <w:rPr>
          <w:rFonts w:cs="Times New Roman" w:hAnsi="Times New Roman" w:ascii="Times New Roman"/>
          <w:b/>
          <w:sz w:val="24"/>
          <w:szCs w:val="24"/>
        </w:rPr>
        <w:t>/13</w:t>
      </w:r>
    </w:p>
    <w:p w:rsidRDefault="00260407" w:rsidR="00260407" w:rsidRP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5F3010" w:rsidR="005F3010" w:rsidRP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09372B" w:rsidP="00260407" w:rsidR="00260407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F3010">
        <w:rPr>
          <w:rFonts w:cs="Times New Roman" w:hAnsi="Times New Roman" w:ascii="Times New Roman"/>
          <w:b/>
          <w:sz w:val="24"/>
          <w:szCs w:val="24"/>
        </w:rPr>
        <w:t>MOBILI trgovina i usluge d.o.o.</w:t>
      </w:r>
      <w:r w:rsidR="005F3010" w:rsidRPr="005F3010">
        <w:rPr>
          <w:rFonts w:cs="Times New Roman" w:hAnsi="Times New Roman" w:ascii="Times New Roman"/>
          <w:b/>
          <w:sz w:val="24"/>
          <w:szCs w:val="24"/>
        </w:rPr>
        <w:t xml:space="preserve"> u stečaju</w:t>
      </w:r>
    </w:p>
    <w:p w:rsidRDefault="005F3010" w:rsidP="00260407" w:rsidR="005F3010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9372B" w:rsidP="00260407" w:rsidR="00260407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F3010">
        <w:rPr>
          <w:rFonts w:cs="Times New Roman" w:hAnsi="Times New Roman" w:ascii="Times New Roman"/>
          <w:b/>
          <w:sz w:val="24"/>
          <w:szCs w:val="24"/>
        </w:rPr>
        <w:t>Sesvete, Popovec, Komesova bb</w:t>
      </w:r>
    </w:p>
    <w:p w:rsidRDefault="005F3010" w:rsidP="00260407" w:rsidR="005F3010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9372B" w:rsidP="00260407" w:rsidR="00260407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F3010">
        <w:rPr>
          <w:rFonts w:cs="Times New Roman" w:hAnsi="Times New Roman" w:ascii="Times New Roman"/>
          <w:b/>
          <w:sz w:val="24"/>
          <w:szCs w:val="24"/>
        </w:rPr>
        <w:t>OIB: 85476348765</w:t>
      </w:r>
    </w:p>
    <w:p w:rsidRDefault="00260407" w:rsidP="00260407" w:rsidR="00260407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7E3A" w:rsidP="005F3010" w:rsidR="00260407" w:rsidRPr="005F3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20</w:t>
      </w:r>
      <w:r w:rsidR="00D06EDC">
        <w:rPr>
          <w:rFonts w:cs="Times New Roman" w:hAnsi="Times New Roman" w:ascii="Times New Roman"/>
          <w:b/>
          <w:sz w:val="24"/>
          <w:szCs w:val="24"/>
        </w:rPr>
        <w:t>.11</w:t>
      </w:r>
      <w:r w:rsidR="00801D13">
        <w:rPr>
          <w:rFonts w:cs="Times New Roman" w:hAnsi="Times New Roman" w:ascii="Times New Roman"/>
          <w:b/>
          <w:sz w:val="24"/>
          <w:szCs w:val="24"/>
        </w:rPr>
        <w:t>.2017</w:t>
      </w:r>
      <w:r w:rsidR="005F3010" w:rsidRPr="005F3010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260407" w:rsidP="00260407" w:rsid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I.   TIJEK  STEČAJNOG  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 w:rsidR="002F056F">
        <w:rPr>
          <w:rFonts w:cs="Times New Roman" w:hAnsi="Times New Roman" w:ascii="Times New Roman"/>
          <w:sz w:val="24"/>
          <w:szCs w:val="24"/>
        </w:rPr>
        <w:t>19.09</w:t>
      </w:r>
      <w:r w:rsidR="00C255E4">
        <w:rPr>
          <w:rFonts w:cs="Times New Roman" w:hAnsi="Times New Roman" w:ascii="Times New Roman"/>
          <w:sz w:val="24"/>
          <w:szCs w:val="24"/>
        </w:rPr>
        <w:t>.2017</w:t>
      </w:r>
      <w:r w:rsidR="00EF7FAF">
        <w:rPr>
          <w:rFonts w:cs="Times New Roman" w:hAnsi="Times New Roman" w:ascii="Times New Roman"/>
          <w:sz w:val="24"/>
          <w:szCs w:val="24"/>
        </w:rPr>
        <w:t xml:space="preserve">.  DO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55DF6">
        <w:rPr>
          <w:rFonts w:cs="Times New Roman" w:hAnsi="Times New Roman" w:ascii="Times New Roman"/>
          <w:sz w:val="24"/>
          <w:szCs w:val="24"/>
        </w:rPr>
        <w:t>20</w:t>
      </w:r>
      <w:r w:rsidR="002F056F">
        <w:rPr>
          <w:rFonts w:cs="Times New Roman" w:hAnsi="Times New Roman" w:ascii="Times New Roman"/>
          <w:sz w:val="24"/>
          <w:szCs w:val="24"/>
        </w:rPr>
        <w:t>.11</w:t>
      </w:r>
      <w:r w:rsidR="00833960">
        <w:rPr>
          <w:rFonts w:cs="Times New Roman" w:hAnsi="Times New Roman" w:ascii="Times New Roman"/>
          <w:sz w:val="24"/>
          <w:szCs w:val="24"/>
        </w:rPr>
        <w:t>.2017</w:t>
      </w:r>
      <w:r w:rsidR="004556E9">
        <w:rPr>
          <w:rFonts w:cs="Times New Roman" w:hAnsi="Times New Roman" w:ascii="Times New Roman"/>
          <w:sz w:val="24"/>
          <w:szCs w:val="24"/>
        </w:rPr>
        <w:t>.</w:t>
      </w:r>
    </w:p>
    <w:p w:rsidRDefault="004556E9" w:rsidP="00260407" w:rsidR="004556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00FA" w:rsidP="00260407" w:rsidR="007E00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Imovina </w:t>
      </w:r>
      <w:r w:rsidR="00760DE9">
        <w:rPr>
          <w:rFonts w:cs="Times New Roman" w:hAnsi="Times New Roman" w:ascii="Times New Roman"/>
          <w:sz w:val="24"/>
          <w:szCs w:val="24"/>
        </w:rPr>
        <w:t xml:space="preserve"> stečajnog dužnika</w:t>
      </w:r>
      <w:r>
        <w:rPr>
          <w:rFonts w:cs="Times New Roman" w:hAnsi="Times New Roman" w:ascii="Times New Roman"/>
          <w:sz w:val="24"/>
          <w:szCs w:val="24"/>
        </w:rPr>
        <w:t xml:space="preserve"> u trenutku otvaranja stečaja sastojala se od financijske imovine</w:t>
      </w:r>
    </w:p>
    <w:p w:rsidRDefault="007E00FA" w:rsidP="00260407" w:rsidR="007E00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 dani zajmovi,kamate na dane zajmove i potraživanje od kupca M Poldrugač d.o.o.</w:t>
      </w:r>
      <w:r w:rsidR="00C21881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>, i od zaliha trgovačke robe.</w:t>
      </w:r>
    </w:p>
    <w:p w:rsidRDefault="007E00FA" w:rsidP="00260407" w:rsidR="007E00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Zajmovi su dani  ranijim direktorima ( Matarić Martin i Gunjača Martina) i radnici Matarić Nataši. Zah</w:t>
      </w:r>
      <w:r w:rsidR="006A56E8">
        <w:rPr>
          <w:rFonts w:cs="Times New Roman" w:hAnsi="Times New Roman" w:ascii="Times New Roman"/>
          <w:sz w:val="24"/>
          <w:szCs w:val="24"/>
        </w:rPr>
        <w:t>ti</w:t>
      </w:r>
      <w:r>
        <w:rPr>
          <w:rFonts w:cs="Times New Roman" w:hAnsi="Times New Roman" w:ascii="Times New Roman"/>
          <w:sz w:val="24"/>
          <w:szCs w:val="24"/>
        </w:rPr>
        <w:t>jevala sam povrat  tih zajmova od navedenih zajmoprimaca ali bez rezultata.</w:t>
      </w:r>
    </w:p>
    <w:p w:rsidRDefault="007E00FA" w:rsidP="00260407" w:rsidR="00510F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vođenje sudskih postupaka nema sredstava,</w:t>
      </w:r>
      <w:r w:rsidR="006A56E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 i u slučaju da se pokrenu i uspješno okončaju, vjerojatnost</w:t>
      </w:r>
      <w:r w:rsidR="00510F92">
        <w:rPr>
          <w:rFonts w:cs="Times New Roman" w:hAnsi="Times New Roman" w:ascii="Times New Roman"/>
          <w:sz w:val="24"/>
          <w:szCs w:val="24"/>
        </w:rPr>
        <w:t xml:space="preserve"> naplate je neznatna jer</w:t>
      </w:r>
      <w:r w:rsidR="00C75B67">
        <w:rPr>
          <w:rFonts w:cs="Times New Roman" w:hAnsi="Times New Roman" w:ascii="Times New Roman"/>
          <w:sz w:val="24"/>
          <w:szCs w:val="24"/>
        </w:rPr>
        <w:t xml:space="preserve"> je</w:t>
      </w:r>
      <w:r w:rsidR="00510F92">
        <w:rPr>
          <w:rFonts w:cs="Times New Roman" w:hAnsi="Times New Roman" w:ascii="Times New Roman"/>
          <w:sz w:val="24"/>
          <w:szCs w:val="24"/>
        </w:rPr>
        <w:t xml:space="preserve">  imovina navedenih d</w:t>
      </w:r>
      <w:r w:rsidR="00C75B67">
        <w:rPr>
          <w:rFonts w:cs="Times New Roman" w:hAnsi="Times New Roman" w:ascii="Times New Roman"/>
          <w:sz w:val="24"/>
          <w:szCs w:val="24"/>
        </w:rPr>
        <w:t xml:space="preserve">užnika </w:t>
      </w:r>
      <w:r w:rsidR="00510F92">
        <w:rPr>
          <w:rFonts w:cs="Times New Roman" w:hAnsi="Times New Roman" w:ascii="Times New Roman"/>
          <w:sz w:val="24"/>
          <w:szCs w:val="24"/>
        </w:rPr>
        <w:t xml:space="preserve"> opterećena založnim pravom.</w:t>
      </w:r>
    </w:p>
    <w:p w:rsidRDefault="00510F92" w:rsidP="00260407" w:rsidR="00510F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Zalihu trgovačke robe ( tekstilni predmeti ) pokušavala sam unovčiti oglašavanjem na web stranicama Hrvatske gospodarske komore i stranicama sudačke mreže Visokog trgovačkog suda RH, pozivom na prikupljanje ponuda, a u skladu sa odlukom skupštine vjerovnika.Do sada – bez uspjeha.</w:t>
      </w:r>
    </w:p>
    <w:p w:rsidRDefault="00510F92" w:rsidP="00260407" w:rsidR="00C218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zadnjoj skupštini  koja je održana 16. </w:t>
      </w:r>
      <w:r w:rsidR="00C21881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rosinca 2015.g. odlučeno je da nastavim na isti način oglašavati prodaju s tim da pri sedmom objavljivanju</w:t>
      </w:r>
      <w:r w:rsidR="00C2188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cijenu ove robe snizim </w:t>
      </w:r>
      <w:r w:rsidR="00C21881">
        <w:rPr>
          <w:rFonts w:cs="Times New Roman" w:hAnsi="Times New Roman" w:ascii="Times New Roman"/>
          <w:sz w:val="24"/>
          <w:szCs w:val="24"/>
        </w:rPr>
        <w:t xml:space="preserve">za 50% od knjigovodstvene vrijednosti, pri osmom objavljivanju da snizim za 55%, a pri devetoj objavi da ta cijena bude niža za  60% od knjigovodstvene vrijednosti. </w:t>
      </w:r>
    </w:p>
    <w:p w:rsidRDefault="00760DE9" w:rsidP="00260407" w:rsidR="003C6A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C6A16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85079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pogledu zajmova koje je MOBILI d.o.o</w:t>
      </w:r>
      <w:r w:rsidR="0025644C">
        <w:rPr>
          <w:rFonts w:cs="Times New Roman" w:hAnsi="Times New Roman" w:ascii="Times New Roman"/>
          <w:sz w:val="24"/>
          <w:szCs w:val="24"/>
        </w:rPr>
        <w:t>. davao direktorima i radnici  i mogućnosti njihove realizacije – opisala sam u prvom dijelu ovog izvješća.</w:t>
      </w:r>
    </w:p>
    <w:p w:rsidRDefault="0025644C" w:rsidP="00260407" w:rsidR="00F93C1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pogledu zajma koji je dat MOBILI PROMET –u  d.o.o., navodim da je i nad MOBILI PROMET</w:t>
      </w:r>
      <w:r w:rsidR="006A56E8">
        <w:rPr>
          <w:rFonts w:cs="Times New Roman" w:hAnsi="Times New Roman" w:ascii="Times New Roman"/>
          <w:sz w:val="24"/>
          <w:szCs w:val="24"/>
        </w:rPr>
        <w:t>-om</w:t>
      </w:r>
      <w:r>
        <w:rPr>
          <w:rFonts w:cs="Times New Roman" w:hAnsi="Times New Roman" w:ascii="Times New Roman"/>
          <w:sz w:val="24"/>
          <w:szCs w:val="24"/>
        </w:rPr>
        <w:t xml:space="preserve"> d.o.o. otvoren stečaj. Ovo potraživanje s osnova zajma, prijavila sam u stečajni postupak.</w:t>
      </w:r>
      <w:r w:rsidR="00F93C1F">
        <w:rPr>
          <w:rFonts w:cs="Times New Roman" w:hAnsi="Times New Roman" w:ascii="Times New Roman"/>
          <w:sz w:val="24"/>
          <w:szCs w:val="24"/>
        </w:rPr>
        <w:t xml:space="preserve"> Potraživanje je u cijelosti priznato</w:t>
      </w:r>
      <w:r w:rsidR="00833960">
        <w:rPr>
          <w:rFonts w:cs="Times New Roman" w:hAnsi="Times New Roman" w:ascii="Times New Roman"/>
          <w:sz w:val="24"/>
          <w:szCs w:val="24"/>
        </w:rPr>
        <w:t>.</w:t>
      </w:r>
    </w:p>
    <w:p w:rsidRDefault="00816CA1" w:rsidP="00260407" w:rsidR="00816C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Tekstilna roba nije prodana ni povodom zadnjeg, devetog oglašavanja.</w:t>
      </w:r>
    </w:p>
    <w:p w:rsidRDefault="0025644C" w:rsidP="00260407" w:rsidR="002564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3C1F" w:rsidP="00260407" w:rsidR="0046560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do sada u cijelom postupku nije bilo ponuda za kupnju, a da su modeli </w:t>
      </w:r>
      <w:r w:rsidR="00DE3204">
        <w:rPr>
          <w:rFonts w:cs="Times New Roman" w:hAnsi="Times New Roman" w:ascii="Times New Roman"/>
          <w:sz w:val="24"/>
          <w:szCs w:val="24"/>
        </w:rPr>
        <w:t xml:space="preserve">mnogo manji od uobičajenih to sam zatražila </w:t>
      </w:r>
      <w:r>
        <w:rPr>
          <w:rFonts w:cs="Times New Roman" w:hAnsi="Times New Roman" w:ascii="Times New Roman"/>
          <w:sz w:val="24"/>
          <w:szCs w:val="24"/>
        </w:rPr>
        <w:t xml:space="preserve"> mišljenje</w:t>
      </w:r>
      <w:r w:rsidR="008610F6">
        <w:rPr>
          <w:rFonts w:cs="Times New Roman" w:hAnsi="Times New Roman" w:ascii="Times New Roman"/>
          <w:sz w:val="24"/>
          <w:szCs w:val="24"/>
        </w:rPr>
        <w:t xml:space="preserve"> </w:t>
      </w:r>
      <w:r w:rsidR="00AF3443">
        <w:rPr>
          <w:rFonts w:cs="Times New Roman" w:hAnsi="Times New Roman" w:ascii="Times New Roman"/>
          <w:sz w:val="24"/>
          <w:szCs w:val="24"/>
        </w:rPr>
        <w:t xml:space="preserve">  Porezne uprave da li postoji mogućnost  davanja ( darovanja ) ove odjeće C</w:t>
      </w:r>
      <w:r w:rsidR="00C30DC1">
        <w:rPr>
          <w:rFonts w:cs="Times New Roman" w:hAnsi="Times New Roman" w:ascii="Times New Roman"/>
          <w:sz w:val="24"/>
          <w:szCs w:val="24"/>
        </w:rPr>
        <w:t>rvenom križu ili sl. organizacij</w:t>
      </w:r>
      <w:r w:rsidR="00AF3443">
        <w:rPr>
          <w:rFonts w:cs="Times New Roman" w:hAnsi="Times New Roman" w:ascii="Times New Roman"/>
          <w:sz w:val="24"/>
          <w:szCs w:val="24"/>
        </w:rPr>
        <w:t>i</w:t>
      </w:r>
      <w:r w:rsidR="00C30DC1">
        <w:rPr>
          <w:rFonts w:cs="Times New Roman" w:hAnsi="Times New Roman" w:ascii="Times New Roman"/>
          <w:sz w:val="24"/>
          <w:szCs w:val="24"/>
        </w:rPr>
        <w:t>,</w:t>
      </w:r>
      <w:r w:rsidR="00AF3443">
        <w:rPr>
          <w:rFonts w:cs="Times New Roman" w:hAnsi="Times New Roman" w:ascii="Times New Roman"/>
          <w:sz w:val="24"/>
          <w:szCs w:val="24"/>
        </w:rPr>
        <w:t xml:space="preserve"> a da</w:t>
      </w:r>
      <w:r w:rsidR="00352093">
        <w:rPr>
          <w:rFonts w:cs="Times New Roman" w:hAnsi="Times New Roman" w:ascii="Times New Roman"/>
          <w:sz w:val="24"/>
          <w:szCs w:val="24"/>
        </w:rPr>
        <w:t xml:space="preserve"> se pri tom ne mora</w:t>
      </w:r>
      <w:r w:rsidR="00AF3443">
        <w:rPr>
          <w:rFonts w:cs="Times New Roman" w:hAnsi="Times New Roman" w:ascii="Times New Roman"/>
          <w:sz w:val="24"/>
          <w:szCs w:val="24"/>
        </w:rPr>
        <w:t xml:space="preserve"> platiti PDV. </w:t>
      </w:r>
    </w:p>
    <w:p w:rsidRDefault="00DE3204" w:rsidP="00260407" w:rsidR="00DE320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Primila sam dopis Porezne uprave-Odjela za utvrđivanje poreza i doprinosa, iz kojeg proizlazi da ne postoji mogućnost da tekstilnu robu koju ima stečajni dužnik</w:t>
      </w:r>
      <w:r w:rsidR="00FC7A79">
        <w:rPr>
          <w:rFonts w:cs="Times New Roman" w:hAnsi="Times New Roman" w:ascii="Times New Roman"/>
          <w:sz w:val="24"/>
          <w:szCs w:val="24"/>
        </w:rPr>
        <w:t xml:space="preserve"> darujem,a da pri tom ne platim PDV.</w:t>
      </w:r>
    </w:p>
    <w:p w:rsidRDefault="0044577A" w:rsidP="00260407" w:rsidR="00FC7A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sam predložila</w:t>
      </w:r>
      <w:r w:rsidR="00FC7A79">
        <w:rPr>
          <w:rFonts w:cs="Times New Roman" w:hAnsi="Times New Roman" w:ascii="Times New Roman"/>
          <w:sz w:val="24"/>
          <w:szCs w:val="24"/>
        </w:rPr>
        <w:t xml:space="preserve"> da stečajni sudac sazove skupštinu vjerovnika radi donošenja odluke da se navedena roba otpiše kako se ne bi stvarali </w:t>
      </w:r>
      <w:r w:rsidR="00833960">
        <w:rPr>
          <w:rFonts w:cs="Times New Roman" w:hAnsi="Times New Roman" w:ascii="Times New Roman"/>
          <w:sz w:val="24"/>
          <w:szCs w:val="24"/>
        </w:rPr>
        <w:t>daljnji troškovi u ovom postupku</w:t>
      </w:r>
      <w:r w:rsidR="00FC7A79">
        <w:rPr>
          <w:rFonts w:cs="Times New Roman" w:hAnsi="Times New Roman" w:ascii="Times New Roman"/>
          <w:sz w:val="24"/>
          <w:szCs w:val="24"/>
        </w:rPr>
        <w:t>.</w:t>
      </w:r>
    </w:p>
    <w:p w:rsidRDefault="00833960" w:rsidP="00260407" w:rsidR="002F056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Skupština je sazvana za 8. </w:t>
      </w:r>
      <w:r w:rsidR="00116A7A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rosinca 2016.g.</w:t>
      </w:r>
      <w:r w:rsidR="00B71711">
        <w:rPr>
          <w:rFonts w:cs="Times New Roman" w:hAnsi="Times New Roman" w:ascii="Times New Roman"/>
          <w:sz w:val="24"/>
          <w:szCs w:val="24"/>
        </w:rPr>
        <w:t xml:space="preserve"> </w:t>
      </w:r>
      <w:r w:rsidR="00116A7A">
        <w:rPr>
          <w:rFonts w:cs="Times New Roman" w:hAnsi="Times New Roman" w:ascii="Times New Roman"/>
          <w:sz w:val="24"/>
          <w:szCs w:val="24"/>
        </w:rPr>
        <w:t>ali nitko od uredno pozvanih</w:t>
      </w:r>
      <w:r w:rsidR="00A522E2">
        <w:rPr>
          <w:rFonts w:cs="Times New Roman" w:hAnsi="Times New Roman" w:ascii="Times New Roman"/>
          <w:sz w:val="24"/>
          <w:szCs w:val="24"/>
        </w:rPr>
        <w:t xml:space="preserve"> vjerovnika nije pristupio.</w:t>
      </w:r>
    </w:p>
    <w:p w:rsidRDefault="00A522E2" w:rsidP="00260407" w:rsidR="002F056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Ponovo sam  predložila</w:t>
      </w:r>
      <w:r w:rsidR="00116A7A">
        <w:rPr>
          <w:rFonts w:cs="Times New Roman" w:hAnsi="Times New Roman" w:ascii="Times New Roman"/>
          <w:sz w:val="24"/>
          <w:szCs w:val="24"/>
        </w:rPr>
        <w:t xml:space="preserve"> sucu</w:t>
      </w:r>
      <w:r w:rsidR="002F056F">
        <w:rPr>
          <w:rFonts w:cs="Times New Roman" w:hAnsi="Times New Roman" w:ascii="Times New Roman"/>
          <w:sz w:val="24"/>
          <w:szCs w:val="24"/>
        </w:rPr>
        <w:t xml:space="preserve"> da sazove skupštinu vjerovnika i da se na toj skupštini usvoje prijedlozi: 1 -</w:t>
      </w:r>
      <w:r w:rsidR="00404671">
        <w:rPr>
          <w:rFonts w:cs="Times New Roman" w:hAnsi="Times New Roman" w:ascii="Times New Roman"/>
          <w:sz w:val="24"/>
          <w:szCs w:val="24"/>
        </w:rPr>
        <w:t xml:space="preserve"> </w:t>
      </w:r>
      <w:r w:rsidR="00116A7A">
        <w:rPr>
          <w:rFonts w:cs="Times New Roman" w:hAnsi="Times New Roman" w:ascii="Times New Roman"/>
          <w:sz w:val="24"/>
          <w:szCs w:val="24"/>
        </w:rPr>
        <w:t xml:space="preserve"> da se ovaj stečajni postupak zaključi temeljem čl. 203 SZ ( NN</w:t>
      </w:r>
      <w:r w:rsidR="00404671">
        <w:rPr>
          <w:rFonts w:cs="Times New Roman" w:hAnsi="Times New Roman" w:ascii="Times New Roman"/>
          <w:sz w:val="24"/>
          <w:szCs w:val="24"/>
        </w:rPr>
        <w:t xml:space="preserve"> 25/12, 133/12 ).</w:t>
      </w:r>
      <w:r w:rsidR="002F056F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2F056F" w:rsidP="00260407" w:rsidR="00116A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2 - da se da suglasnost za otpis navedene robe.</w:t>
      </w:r>
    </w:p>
    <w:p w:rsidRDefault="006A56E8" w:rsidP="00260407" w:rsidR="006A56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577A" w:rsidP="00260407" w:rsidR="004457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F3443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  <w:r w:rsidR="002030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Stečajna</w:t>
      </w:r>
      <w:r w:rsidR="00203098">
        <w:rPr>
          <w:rFonts w:cs="Times New Roman" w:hAnsi="Times New Roman" w:ascii="Times New Roman"/>
          <w:sz w:val="24"/>
          <w:szCs w:val="24"/>
        </w:rPr>
        <w:t xml:space="preserve">  upravitelj</w:t>
      </w:r>
      <w:r>
        <w:rPr>
          <w:rFonts w:cs="Times New Roman" w:hAnsi="Times New Roman" w:ascii="Times New Roman"/>
          <w:sz w:val="24"/>
          <w:szCs w:val="24"/>
        </w:rPr>
        <w:t>ica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AF3443">
        <w:rPr>
          <w:rFonts w:cs="Times New Roman" w:hAnsi="Times New Roman" w:ascii="Times New Roman"/>
          <w:sz w:val="24"/>
          <w:szCs w:val="24"/>
        </w:rPr>
        <w:t xml:space="preserve">                        odvjetnica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203098" w:rsidP="0021122E" w:rsidR="004C6385" w:rsidRPr="004C63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385"/>
    <w:rsid w:val="0006391B"/>
    <w:rsid w:val="00066081"/>
    <w:rsid w:val="0009372B"/>
    <w:rsid w:val="000C7B0C"/>
    <w:rsid w:val="000F24BF"/>
    <w:rsid w:val="000F7E3A"/>
    <w:rsid w:val="00116A7A"/>
    <w:rsid w:val="00155DF6"/>
    <w:rsid w:val="00172467"/>
    <w:rsid w:val="00185079"/>
    <w:rsid w:val="001C21A1"/>
    <w:rsid w:val="001D3EC6"/>
    <w:rsid w:val="00203098"/>
    <w:rsid w:val="0021122E"/>
    <w:rsid w:val="00212048"/>
    <w:rsid w:val="00213704"/>
    <w:rsid w:val="00230BE8"/>
    <w:rsid w:val="0025644C"/>
    <w:rsid w:val="00260407"/>
    <w:rsid w:val="002F056F"/>
    <w:rsid w:val="00301C37"/>
    <w:rsid w:val="003323C5"/>
    <w:rsid w:val="003414FE"/>
    <w:rsid w:val="00352093"/>
    <w:rsid w:val="003C6A16"/>
    <w:rsid w:val="003F285A"/>
    <w:rsid w:val="00404671"/>
    <w:rsid w:val="004145B7"/>
    <w:rsid w:val="0044577A"/>
    <w:rsid w:val="004556E9"/>
    <w:rsid w:val="00465600"/>
    <w:rsid w:val="004C6385"/>
    <w:rsid w:val="00510F92"/>
    <w:rsid w:val="00570455"/>
    <w:rsid w:val="005C4308"/>
    <w:rsid w:val="005F3010"/>
    <w:rsid w:val="00605E89"/>
    <w:rsid w:val="006A56E8"/>
    <w:rsid w:val="007257C1"/>
    <w:rsid w:val="00760DE9"/>
    <w:rsid w:val="00780AEA"/>
    <w:rsid w:val="007E00FA"/>
    <w:rsid w:val="00801D13"/>
    <w:rsid w:val="00816CA1"/>
    <w:rsid w:val="00817FC5"/>
    <w:rsid w:val="00833960"/>
    <w:rsid w:val="008610F6"/>
    <w:rsid w:val="00861CF4"/>
    <w:rsid w:val="00884CDF"/>
    <w:rsid w:val="008E29B4"/>
    <w:rsid w:val="008F4FE0"/>
    <w:rsid w:val="009047E1"/>
    <w:rsid w:val="009949CA"/>
    <w:rsid w:val="009A24D5"/>
    <w:rsid w:val="009B55CA"/>
    <w:rsid w:val="00A34985"/>
    <w:rsid w:val="00A36191"/>
    <w:rsid w:val="00A522E2"/>
    <w:rsid w:val="00AF3443"/>
    <w:rsid w:val="00B147C3"/>
    <w:rsid w:val="00B20373"/>
    <w:rsid w:val="00B33A38"/>
    <w:rsid w:val="00B602D9"/>
    <w:rsid w:val="00B71711"/>
    <w:rsid w:val="00BA0221"/>
    <w:rsid w:val="00C21881"/>
    <w:rsid w:val="00C255E4"/>
    <w:rsid w:val="00C30DC1"/>
    <w:rsid w:val="00C75B67"/>
    <w:rsid w:val="00C945A1"/>
    <w:rsid w:val="00C95289"/>
    <w:rsid w:val="00CE1EE7"/>
    <w:rsid w:val="00D06EDC"/>
    <w:rsid w:val="00DD48A0"/>
    <w:rsid w:val="00DE3204"/>
    <w:rsid w:val="00E740E0"/>
    <w:rsid w:val="00E74191"/>
    <w:rsid w:val="00EC397B"/>
    <w:rsid w:val="00EF7FAF"/>
    <w:rsid w:val="00F31E4F"/>
    <w:rsid w:val="00F4298D"/>
    <w:rsid w:val="00F45C0B"/>
    <w:rsid w:val="00F93C1F"/>
    <w:rsid w:val="00FC7A79"/>
    <w:rsid w:val="00FD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25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7C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7C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7C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7C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25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7C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7C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7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7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St-863/2013-91</izvorni_sadrzaj>
    <derivirana_varijabla naziv="DomainObject.Oznaka_1">St-863/2013-91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St-863/2013</izvorni_sadrzaj>
    <derivirana_varijabla naziv="DomainObject.Predmet.OznakaBroj_1">St-863/2013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MOBILI trgovina i usluge d.o.o. zastupanog po punomoćniku MARTIN MATARIĆ; MODRUŠAN &amp; FILIPČIĆ; MARTINA GUNJAČA</izvorni_sadrzaj>
    <derivirana_varijabla naziv="DomainObject.Predmet.ProtustrankaFormated_1">  MOBILI trgovina i usluge d.o.o. zastupanog po punomoćniku MARTIN MATARIĆ; MODRUŠAN &amp; FILIPČIĆ; MARTINA GUNJAČA</derivirana_varijabla>
  </DomainObject.Predmet.ProtustrankaFormated>
  <DomainObject.Predmet.ProtustrankaFormatedOIB>
    <izvorni_sadrzaj>  MOBILI trgovina i usluge d.o.o., OIB 85476348765 zastupanog po punomoćniku MARTIN MATARIĆ; MODRUŠAN &amp; FILIPČIĆ; MARTINA GUNJAČA</izvorni_sadrzaj>
    <derivirana_varijabla naziv="DomainObject.Predmet.ProtustrankaFormatedOIB_1">  MOBILI trgovina i usluge d.o.o., OIB 85476348765 zastupanog po punomoćniku MARTIN MATARIĆ; MODRUŠAN &amp; FILIPČIĆ; MARTINA GUNJAČA</derivirana_varijabla>
  </DomainObject.Predmet.ProtustrankaFormatedOIB>
  <DomainObject.Predmet.ProtustrankaFormatedWithAdress>
    <izvorni_sadrzaj> MOBILI trgovina i usluge d.o.o., Komesova bb, 10360 Sesvete zastupanog po punomoćniku MARTIN MATARIĆ; MODRUŠAN &amp; FILIPČIĆ; MARTINA GUNJAČA</izvorni_sadrzaj>
    <derivirana_varijabla naziv="DomainObject.Predmet.ProtustrankaFormatedWithAdress_1"> MOBILI trgovina i usluge d.o.o., Komesova bb, 10360 Sesvete zastupanog po punomoćniku MARTIN MATARIĆ; MODRUŠAN &amp; FILIPČIĆ; MARTINA GUNJAČA</derivirana_varijabla>
  </DomainObject.Predmet.ProtustrankaFormatedWithAdress>
  <DomainObject.Predmet.ProtustrankaFormatedWithAdressOIB>
    <izvorni_sadrzaj> MOBILI trgovina i usluge d.o.o., OIB 85476348765, Komesova bb, 10360 Sesvete zastupanog po punomoćniku MARTIN MATARIĆ; MODRUŠAN &amp; FILIPČIĆ; MARTINA GUNJAČA</izvorni_sadrzaj>
    <derivirana_varijabla naziv="DomainObject.Predmet.ProtustrankaFormatedWithAdressOIB_1"> MOBILI trgovina i usluge d.o.o., OIB 85476348765, Komesova bb, 10360 Sesvete zastupanog po punomoćniku MARTIN MATARIĆ; MODRUŠAN &amp; FILIPČIĆ; MARTINA GUNJAČA</derivirana_varijabla>
  </DomainObject.Predmet.ProtustrankaFormatedWithAdressOIB>
  <DomainObject.Predmet.ProtustrankaWithAdress>
    <izvorni_sadrzaj>MOBILI trgovina i usluge d.o.o. Komesova bb, 10360 Sesvete</izvorni_sadrzaj>
    <derivirana_varijabla naziv="DomainObject.Predmet.ProtustrankaWithAdress_1">MOBILI trgovina i usluge d.o.o. Komesova bb, 10360 Sesvete</derivirana_varijabla>
  </DomainObject.Predmet.ProtustrankaWithAdress>
  <DomainObject.Predmet.ProtustrankaWithAdressOIB>
    <izvorni_sadrzaj>MOBILI trgovina i usluge d.o.o., OIB 85476348765, Komesova bb, 10360 Sesvete</izvorni_sadrzaj>
    <derivirana_varijabla naziv="DomainObject.Predmet.ProtustrankaWithAdressOIB_1">MOBILI trgovina i usluge d.o.o., OIB 85476348765, Komesova bb, 10360 Sesvete</derivirana_varijabla>
  </DomainObject.Predmet.ProtustrankaWithAdressOIB>
  <DomainObject.Predmet.ProtustrankaNazivFormated>
    <izvorni_sadrzaj>MOBILI trgovina i usluge d.o.o.</izvorni_sadrzaj>
    <derivirana_varijabla naziv="DomainObject.Predmet.ProtustrankaNazivFormated_1">MOBILI trgovina i usluge d.o.o.</derivirana_varijabla>
  </DomainObject.Predmet.ProtustrankaNazivFormated>
  <DomainObject.Predmet.ProtustrankaNazivFormatedOIB>
    <izvorni_sadrzaj>MOBILI trgovina i usluge d.o.o., OIB 85476348765</izvorni_sadrzaj>
    <derivirana_varijabla naziv="DomainObject.Predmet.ProtustrankaNazivFormatedOIB_1">MOBILI trgovina i usluge d.o.o., OIB 85476348765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MOBILI trgovina i usluge d.o.o. zastupanog po punomoćniku MARTIN MATARIĆ; MODRUŠAN &amp; FILIPČIĆ; MARTINA GUNJAČA</item>
    </izvorni_sadrzaj>
    <derivirana_varijabla naziv="DomainObject.Predmet.ProtuStrankaListFormated_1">
      <item>MOBILI trgovina i usluge d.o.o. zastupanog po punomoćniku MARTIN MATARIĆ; MODRUŠAN &amp; FILIPČIĆ; MARTINA GUNJAČA</item>
    </derivirana_varijabla>
  </DomainObject.Predmet.ProtuStrankaListFormated>
  <DomainObject.Predmet.ProtuStrankaListFormatedOIB>
    <izvorni_sadrzaj>
      <item>MOBILI trgovina i usluge d.o.o., OIB 85476348765 zastupanog po punomoćniku MARTIN MATARIĆ; MODRUŠAN &amp; FILIPČIĆ; MARTINA GUNJAČA</item>
    </izvorni_sadrzaj>
    <derivirana_varijabla naziv="DomainObject.Predmet.ProtuStrankaListFormatedOIB_1">
      <item>MOBILI trgovina i usluge d.o.o., OIB 85476348765 zastupanog po punomoćniku MARTIN MATARIĆ; MODRUŠAN &amp; FILIPČIĆ; MARTINA GUNJAČA</item>
    </derivirana_varijabla>
  </DomainObject.Predmet.ProtuStrankaListFormatedOIB>
  <DomainObject.Predmet.ProtuStrankaListFormatedWithAdress>
    <izvorni_sadrzaj>
      <item>MOBILI trgovina i usluge d.o.o., Komesova bb, 10360 Sesvete zastupanog po punomoćniku MARTIN MATARIĆ; MODRUŠAN &amp; FILIPČIĆ; MARTINA GUNJAČA</item>
    </izvorni_sadrzaj>
    <derivirana_varijabla naziv="DomainObject.Predmet.ProtuStrankaListFormatedWithAdress_1">
      <item>MOBILI trgovina i usluge d.o.o., Komesova bb, 10360 Sesvete zastupanog po punomoćniku MARTIN MATARIĆ; MODRUŠAN &amp; FILIPČIĆ; MARTINA GUNJAČA</item>
    </derivirana_varijabla>
  </DomainObject.Predmet.ProtuStrankaListFormatedWithAdress>
  <DomainObject.Predmet.ProtuStrankaListFormatedWithAdressOIB>
    <izvorni_sadrzaj>
      <item>MOBILI trgovina i usluge d.o.o., OIB 85476348765, Komesova bb, 10360 Sesvete zastupanog po punomoćniku MARTIN MATARIĆ; MODRUŠAN &amp; FILIPČIĆ; MARTINA GUNJAČA</item>
    </izvorni_sadrzaj>
    <derivirana_varijabla naziv="DomainObject.Predmet.ProtuStrankaListFormatedWithAdressOIB_1">
      <item>MOBILI trgovina i usluge d.o.o., OIB 85476348765, Komesova bb, 10360 Sesvete zastupanog po punomoćniku MARTIN MATARIĆ; MODRUŠAN &amp; FILIPČIĆ; MARTINA GUNJAČA</item>
    </derivirana_varijabla>
  </DomainObject.Predmet.ProtuStrankaListFormatedWithAdressOIB>
  <DomainObject.Predmet.ProtuStrankaListNazivFormated>
    <izvorni_sadrzaj>
      <item>MOBILI trgovina i usluge d.o.o.</item>
    </izvorni_sadrzaj>
    <derivirana_varijabla naziv="DomainObject.Predmet.ProtuStrankaListNazivFormated_1">
      <item>MOBILI trgovina i usluge d.o.o.</item>
    </derivirana_varijabla>
  </DomainObject.Predmet.ProtuStrankaListNazivFormated>
  <DomainObject.Predmet.ProtuStrankaListNazivFormatedOIB>
    <izvorni_sadrzaj>
      <item>MOBILI trgovina i usluge d.o.o., OIB 85476348765</item>
    </izvorni_sadrzaj>
    <derivirana_varijabla naziv="DomainObject.Predmet.ProtuStrankaListNazivFormatedOIB_1">
      <item>MOBILI trgovina i usluge d.o.o., OIB 85476348765</item>
    </derivirana_varijabla>
  </DomainObject.Predmet.ProtuStrankaListNazivFormatedOIB>
  <DomainObject.Predmet.OstaliListFormated>
    <izvorni_sadrzaj>
      <item>MARTIN MATARIĆ punomoćnik sudionika u postupku MOBILI trgovina i usluge d.o.o.</item>
      <item>Ministarstvo financija RH, Porezna uprava</item>
      <item>MODRUŠAN &amp; FILIPČIĆ punomoćnik sudionika u postupku MOBILI trgovina i usluge d.o.o.</item>
      <item>MARTINA GUNJAČA punomoćnik sudionika u postupku MOBILI trgovina i usluge d.o.o.</item>
      <item>Ana Šakić</item>
      <item>ŽUPANIJSKO DRŽAVNO ODVJETNIŠTVO U ZAGREBU</item>
    </izvorni_sadrzaj>
    <derivirana_varijabla naziv="DomainObject.Predmet.OstaliListFormated_1">
      <item>MARTIN MATARIĆ punomoćnik sudionika u postupku MOBILI trgovina i usluge d.o.o.</item>
      <item>Ministarstvo financija RH, Porezna uprava</item>
      <item>MODRUŠAN &amp; FILIPČIĆ punomoćnik sudionika u postupku MOBILI trgovina i usluge d.o.o.</item>
      <item>MARTINA GUNJAČA punomoćnik sudionika u postupku MOBILI trgovina i usluge d.o.o.</item>
      <item>Ana Šakić</item>
      <item>ŽUPANIJSKO DRŽAVNO ODVJETNIŠTVO U ZAGREBU</item>
    </derivirana_varijabla>
  </DomainObject.Predmet.OstaliListFormated>
  <DomainObject.Predmet.OstaliListFormatedOIB>
    <izvorni_sadrzaj>
      <item>MARTIN MATARIĆ punomoćnik sudionika u postupku MOBILI trgovina i usluge d.o.o.</item>
      <item>Ministarstvo financija RH, Porezna uprava</item>
      <item>MODRUŠAN &amp; FILIPČIĆ punomoćnik sudionika u postupku MOBILI trgovina i usluge d.o.o.</item>
      <item>MARTINA GUNJAČA punomoćnik sudionika u postupku MOBILI trgovina i usluge d.o.o.</item>
      <item>Ana Šakić, OIB 06903243250</item>
      <item>ŽUPANIJSKO DRŽAVNO ODVJETNIŠTVO U ZAGREBU</item>
    </izvorni_sadrzaj>
    <derivirana_varijabla naziv="DomainObject.Predmet.OstaliListFormatedOIB_1">
      <item>MARTIN MATARIĆ punomoćnik sudionika u postupku MOBILI trgovina i usluge d.o.o.</item>
      <item>Ministarstvo financija RH, Porezna uprava</item>
      <item>MODRUŠAN &amp; FILIPČIĆ punomoćnik sudionika u postupku MOBILI trgovina i usluge d.o.o.</item>
      <item>MARTINA GUNJAČA punomoćnik sudionika u postupku MOBILI trgovina i usluge d.o.o.</item>
      <item>Ana Šakić, OIB 06903243250</item>
      <item>ŽUPANIJSKO DRŽAVNO ODVJETNIŠTVO U ZAGREBU</item>
    </derivirana_varijabla>
  </DomainObject.Predmet.OstaliListFormatedOIB>
  <DomainObject.Predmet.OstaliListFormatedWithAdress>
    <izvorni_sadrzaj>
      <item>MARTIN MATARIĆ, B.Antola 16, 10430 Samobor punomoćnik sudionika u postupku MOBILI trgovina i usluge d.o.o.</item>
      <item>Ministarstvo financija RH, Porezna uprava, Av. Dubrovnik 32, 10000 Zagreb</item>
      <item>MODRUŠAN &amp; FILIPČIĆ, Radićeva 74, 10000 Zagreb punomoćnik sudionika u postupku MOBILI trgovina i usluge d.o.o.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izvorni_sadrzaj>
    <derivirana_varijabla naziv="DomainObject.Predmet.OstaliListFormatedWithAdress_1">
      <item>MARTIN MATARIĆ, B.Antola 16, 10430 Samobor punomoćnik sudionika u postupku MOBILI trgovina i usluge d.o.o.</item>
      <item>Ministarstvo financija RH, Porezna uprava, Av. Dubrovnik 32, 10000 Zagreb</item>
      <item>MODRUŠAN &amp; FILIPČIĆ, Radićeva 74, 10000 Zagreb punomoćnik sudionika u postupku MOBILI trgovina i usluge d.o.o.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derivirana_varijabla>
  </DomainObject.Predmet.OstaliListFormatedWithAdress>
  <DomainObject.Predmet.OstaliListFormatedWithAdressOIB>
    <izvorni_sadrzaj>
      <item>MARTIN MATARIĆ, B.Antola 16, 10430 Samobor punomoćnik sudionika u postupku MOBILI trgovina i usluge d.o.o.</item>
      <item>Ministarstvo financija RH, Porezna uprava, Av. Dubrovnik 32, 10000 Zagreb</item>
      <item>MODRUŠAN &amp; FILIPČIĆ, Radićeva 74, 10000 Zagreb punomoćnik sudionika u postupku MOBILI trgovina i usluge d.o.o.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izvorni_sadrzaj>
    <derivirana_varijabla naziv="DomainObject.Predmet.OstaliListFormatedWithAdressOIB_1">
      <item>MARTIN MATARIĆ, B.Antola 16, 10430 Samobor punomoćnik sudionika u postupku MOBILI trgovina i usluge d.o.o.</item>
      <item>Ministarstvo financija RH, Porezna uprava, Av. Dubrovnik 32, 10000 Zagreb</item>
      <item>MODRUŠAN &amp; FILIPČIĆ, Radićeva 74, 10000 Zagreb punomoćnik sudionika u postupku MOBILI trgovina i usluge d.o.o.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derivirana_varijabla>
  </DomainObject.Predmet.OstaliListFormatedWithAdressOIB>
  <DomainObject.Predmet.OstaliListNazivFormated>
    <izvorni_sadrzaj>
      <item>MARTIN MATARIĆ</item>
      <item>Ministarstvo financija RH, Porezna uprava</item>
      <item>MODRUŠAN &amp; FILIPČIĆ</item>
      <item>MARTINA GUNJAČA</item>
      <item>Ana Šakić</item>
      <item>ŽUPANIJSKO DRŽAVNO ODVJETNIŠTVO U ZAGREBU</item>
    </izvorni_sadrzaj>
    <derivirana_varijabla naziv="DomainObject.Predmet.OstaliListNazivFormated_1">
      <item>MARTIN MATARIĆ</item>
      <item>Ministarstvo financija RH, Porezna uprava</item>
      <item>MODRUŠAN &amp; FILIPČIĆ</item>
      <item>MARTINA GUNJAČA</item>
      <item>Ana Šakić</item>
      <item>ŽUPANIJSKO DRŽAVNO ODVJETNIŠTVO U ZAGREBU</item>
    </derivirana_varijabla>
  </DomainObject.Predmet.OstaliListNazivFormated>
  <DomainObject.Predmet.OstaliListNazivFormatedOIB>
    <izvorni_sadrzaj>
      <item>MARTIN MATARIĆ</item>
      <item>Ministarstvo financija RH, Porezna uprava</item>
      <item>MODRUŠAN &amp; FILIPČIĆ</item>
      <item>MARTINA GUNJAČA</item>
      <item>Ana Šakić, OIB 06903243250</item>
      <item>ŽUPANIJSKO DRŽAVNO ODVJETNIŠTVO U ZAGREBU</item>
    </izvorni_sadrzaj>
    <derivirana_varijabla naziv="DomainObject.Predmet.OstaliListNazivFormatedOIB_1">
      <item>MARTIN MATARIĆ</item>
      <item>Ministarstvo financija RH, Porezna uprava</item>
      <item>MODRUŠAN &amp; FILIPČIĆ</item>
      <item>MARTINA GUNJAČA</item>
      <item>Ana Šakić, OIB 06903243250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MOBILI trgovina i usluge d.o.o.</izvorni_sadrzaj>
    <derivirana_varijabla naziv="DomainObject.Predmet.ProtustrankaIDrugi_1">MOBILI trgovina i usluge d.o.o.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MOBILI trgovina i usluge d.o.o., OIB 85476348765, Komesova bb, 10360 Sesvete</izvorni_sadrzaj>
    <derivirana_varijabla naziv="DomainObject.Predmet.ProtustrankaIDrugiAdressOIB_1">MOBILI trgovina i usluge d.o.o., OIB 85476348765, Komesova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MOBILI trgovina i usluge d.o.o.</item>
      <item>FINA ZAGREB</item>
      <item>MARTIN MATARIĆ</item>
      <item>Ministarstvo financija RH, Porezna uprava</item>
      <item>MODRUŠAN &amp; FILIPČIĆ</item>
      <item>MARTINA GUNJAČA</item>
      <item>Ana Šakić</item>
      <item>ŽUPANIJSKO DRŽAVNO ODVJETNIŠTVO U ZAGREBU</item>
    </izvorni_sadrzaj>
    <derivirana_varijabla naziv="DomainObject.Predmet.SudioniciListNaziv_1">
      <item>MOBILI trgovina i usluge d.o.o.</item>
      <item>FINA ZAGREB</item>
      <item>MARTIN MATARIĆ</item>
      <item>Ministarstvo financija RH, Porezna uprava</item>
      <item>MODRUŠAN &amp; FILIPČIĆ</item>
      <item>MARTINA GUNJAČA</item>
      <item>Ana Šakić</item>
      <item>ŽUPANIJSKO DRŽAVNO ODVJETNIŠTVO U ZAGREBU</item>
    </derivirana_varijabla>
  </DomainObject.Predmet.SudioniciListNaziv>
  <DomainObject.Predmet.SudioniciListAdressOIB>
    <izvorni_sadrzaj>
      <item>MOBILI trgovina i usluge d.o.o., OIB 85476348765, Komesova bb,10360 Sesvete</item>
      <item>FINA ZAGREB, OIB 85821130368, Ul. grada Vukovara 70,10000 Zagreb</item>
      <item>MARTIN MATARIĆ, B.Antola 16,10430 Samobor</item>
      <item>Ministarstvo financija RH, Porezna uprava, Av. Dubrovnik 32,10000 Zagreb</item>
      <item>MODRUŠAN &amp; FILIPČIĆ, Radićeva 74,10000 Zagreb</item>
      <item>MARTINA GUNJAČA, Prominska 60,10000 Zagreb</item>
      <item>Ana Šakić, OIB 06903243250, Dubovačka 29,10000 Zagreb</item>
      <item>ŽUPANIJSKO DRŽAVNO ODVJETNIŠTVO U ZAGREBU, Savska c. 41,10000 Zagreb</item>
    </izvorni_sadrzaj>
    <derivirana_varijabla naziv="DomainObject.Predmet.SudioniciListAdressOIB_1">
      <item>MOBILI trgovina i usluge d.o.o., OIB 85476348765, Komesova bb,10360 Sesvete</item>
      <item>FINA ZAGREB, OIB 85821130368, Ul. grada Vukovara 70,10000 Zagreb</item>
      <item>MARTIN MATARIĆ, B.Antola 16,10430 Samobor</item>
      <item>Ministarstvo financija RH, Porezna uprava, Av. Dubrovnik 32,10000 Zagreb</item>
      <item>MODRUŠAN &amp; FILIPČIĆ, Radićeva 74,10000 Zagreb</item>
      <item>MARTINA GUNJAČA, Prominska 60,10000 Zagreb</item>
      <item>Ana Šakić, OIB 06903243250, Dubovačka 29,10000 Zagreb</item>
      <item>ŽUPANIJSKO DRŽAVNO ODVJETNIŠTVO U ZAGREBU,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85476348765</item>
      <item>, OIB 85821130368</item>
      <item>, OIB null</item>
      <item>, OIB null</item>
      <item>, OIB null</item>
      <item>, OIB null</item>
      <item>, OIB 06903243250</item>
      <item>, OIB null</item>
    </izvorni_sadrzaj>
    <derivirana_varijabla naziv="DomainObject.Predmet.SudioniciListNazivOIB_1">
      <item>, OIB 85476348765</item>
      <item>, OIB 85821130368</item>
      <item>, OIB null</item>
      <item>, OIB null</item>
      <item>, OIB null</item>
      <item>, OIB null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2562</properties:Characters>
  <properties:Lines>89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2017-11-27T08:36:00Z</dcterms:created>
  <dc:creator>Ana</dc:creator>
  <cp:lastModifiedBy>Valentina Kranjčić</cp:lastModifiedBy>
  <cp:lastPrinted>2016-10-17T00:56:00Z</cp:lastPrinted>
  <dcterms:modified xmlns:xsi="http://www.w3.org/2001/XMLSchema-instance" xsi:type="dcterms:W3CDTF">2017-11-27T08:36:00Z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St-863/2013-91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