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1bce" w14:paraId="7641bce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301458">
        <w:rPr>
          <w:rFonts w:hAnsi="Times New Roman" w:ascii="Times New Roman"/>
        </w:rPr>
        <w:t>968/17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</w:t>
      </w:r>
      <w:r w:rsidR="00301458">
        <w:rPr>
          <w:rFonts w:hAnsi="Times New Roman" w:ascii="Times New Roman"/>
        </w:rPr>
        <w:t xml:space="preserve">dužnika </w:t>
      </w:r>
      <w:r w:rsidR="00301458" w:rsidRPr="00301458">
        <w:rPr>
          <w:rFonts w:hAnsi="Times New Roman" w:ascii="Times New Roman"/>
        </w:rPr>
        <w:t>VIDIKORP PROMET j.d.o.o., Donja Stubica, Župana Vratislava 6, OIB 16369623023</w:t>
      </w:r>
      <w:r w:rsidRPr="005D718C">
        <w:rPr>
          <w:rFonts w:hAnsi="Times New Roman" w:ascii="Times New Roman"/>
        </w:rPr>
        <w:t xml:space="preserve">, za otvaranje stečajnog postupka nad dužnikom </w:t>
      </w:r>
      <w:r w:rsidR="00301458" w:rsidRPr="00301458">
        <w:rPr>
          <w:rFonts w:hAnsi="Times New Roman" w:ascii="Times New Roman"/>
        </w:rPr>
        <w:t>VIDIKORP PROMET j.d.o.o., Donja Stubica, Župana Vratislava 6, OIB 16369623023</w:t>
      </w:r>
      <w:r w:rsidR="00D90FFD" w:rsidRPr="00D90FFD">
        <w:rPr>
          <w:rFonts w:hAnsi="Times New Roman" w:ascii="Times New Roman"/>
        </w:rPr>
        <w:t xml:space="preserve">, dana </w:t>
      </w:r>
      <w:r w:rsidR="00301458">
        <w:rPr>
          <w:rFonts w:hAnsi="Times New Roman" w:ascii="Times New Roman"/>
        </w:rPr>
        <w:t>4. svibnja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301458" w:rsidR="001B08B5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301458">
        <w:rPr>
          <w:rFonts w:hAnsi="Times New Roman" w:ascii="Times New Roman"/>
        </w:rPr>
        <w:t xml:space="preserve">Poziva se </w:t>
      </w:r>
      <w:r w:rsidR="00C95254">
        <w:rPr>
          <w:rFonts w:hAnsi="Times New Roman" w:ascii="Times New Roman"/>
        </w:rPr>
        <w:t xml:space="preserve">zakonski zastupnik dužnika Franjo Vidiček, Donja Stubica, Župana Vratislava 6, OIB 72127798895, da u roku od osam dana dostavi sudu knjigovodstveno-financijsku dokumentaciju dužnika iz koje će biti vidljivo stanje obveza dužnika prema Poreznoj upravi i eventualnim drugim vjerovnicima.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301458">
        <w:rPr>
          <w:rFonts w:hAnsi="Times New Roman" w:ascii="Times New Roman"/>
        </w:rPr>
        <w:t>4. svibnja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                                                                Za točnost otpravka-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458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01DA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5254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B0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1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1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1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1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B0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1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1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1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1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St-968/2017</izvorni_sadrzaj>
    <derivirana_varijabla naziv="DomainObject.Predmet.OznakaBroj_1">St-968/2017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VIDIKORP PROMET j.d.o.o. zastupanog po punomoćniku Franjo Vidiček</izvorni_sadrzaj>
    <derivirana_varijabla naziv="DomainObject.Predmet.ProtustrankaFormated_1">  VIDIKORP PROMET j.d.o.o. zastupanog po punomoćniku Franjo Vidiček</derivirana_varijabla>
  </DomainObject.Predmet.ProtustrankaFormated>
  <DomainObject.Predmet.ProtustrankaFormatedOIB>
    <izvorni_sadrzaj>  VIDIKORP PROMET j.d.o.o., OIB 16369623023 zastupanog po punomoćniku Franjo Vidiček</izvorni_sadrzaj>
    <derivirana_varijabla naziv="DomainObject.Predmet.ProtustrankaFormatedOIB_1">  VIDIKORP PROMET j.d.o.o., OIB 16369623023 zastupanog po punomoćniku Franjo Vidiček</derivirana_varijabla>
  </DomainObject.Predmet.ProtustrankaFormatedOIB>
  <DomainObject.Predmet.ProtustrankaFormatedWithAdress>
    <izvorni_sadrzaj> VIDIKORP PROMET j.d.o.o., Župana Vratislava 6, 49240 Donja Stubica zastupanog po punomoćniku Franjo Vidiček</izvorni_sadrzaj>
    <derivirana_varijabla naziv="DomainObject.Predmet.ProtustrankaFormatedWithAdress_1"> VIDIKORP PROMET j.d.o.o., Župana Vratislava 6, 49240 Donja Stubica zastupanog po punomoćniku Franjo Vidiček</derivirana_varijabla>
  </DomainObject.Predmet.ProtustrankaFormatedWithAdress>
  <DomainObject.Predmet.ProtustrankaFormatedWithAdressOIB>
    <izvorni_sadrzaj> VIDIKORP PROMET j.d.o.o., OIB 16369623023, Župana Vratislava 6, 49240 Donja Stubica zastupanog po punomoćniku Franjo Vidiček</izvorni_sadrzaj>
    <derivirana_varijabla naziv="DomainObject.Predmet.ProtustrankaFormatedWithAdressOIB_1"> VIDIKORP PROMET j.d.o.o., OIB 16369623023, Župana Vratislava 6, 49240 Donja Stubica zastupanog po punomoćniku Franjo Vidiček</derivirana_varijabla>
  </DomainObject.Predmet.ProtustrankaFormatedWithAdressOIB>
  <DomainObject.Predmet.ProtustrankaWithAdress>
    <izvorni_sadrzaj>VIDIKORP PROMET j.d.o.o. Župana Vratislava 6, 49240 Donja Stubica</izvorni_sadrzaj>
    <derivirana_varijabla naziv="DomainObject.Predmet.ProtustrankaWithAdress_1">VIDIKORP PROMET j.d.o.o. Župana Vratislava 6, 49240 Donja Stubica</derivirana_varijabla>
  </DomainObject.Predmet.ProtustrankaWithAdress>
  <DomainObject.Predmet.ProtustrankaWithAdressOIB>
    <izvorni_sadrzaj>VIDIKORP PROMET j.d.o.o., OIB 16369623023, Župana Vratislava 6, 49240 Donja Stubica</izvorni_sadrzaj>
    <derivirana_varijabla naziv="DomainObject.Predmet.ProtustrankaWithAdressOIB_1">VIDIKORP PROMET j.d.o.o., OIB 16369623023, Župana Vratislava 6, 49240 Donja Stubica</derivirana_varijabla>
  </DomainObject.Predmet.ProtustrankaWithAdressOIB>
  <DomainObject.Predmet.ProtustrankaNazivFormated>
    <izvorni_sadrzaj>VIDIKORP PROMET j.d.o.o.</izvorni_sadrzaj>
    <derivirana_varijabla naziv="DomainObject.Predmet.ProtustrankaNazivFormated_1">VIDIKORP PROMET j.d.o.o.</derivirana_varijabla>
  </DomainObject.Predmet.ProtustrankaNazivFormated>
  <DomainObject.Predmet.ProtustrankaNazivFormatedOIB>
    <izvorni_sadrzaj>VIDIKORP PROMET j.d.o.o., OIB 16369623023</izvorni_sadrzaj>
    <derivirana_varijabla naziv="DomainObject.Predmet.ProtustrankaNazivFormatedOIB_1">VIDIKORP PROMET j.d.o.o., OIB 16369623023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VIDIKORP PROMET j.d.o.o.</izvorni_sadrzaj>
    <derivirana_varijabla naziv="DomainObject.Predmet.StrankaFormated_1">  VIDIKORP PROMET j.d.o.o.</derivirana_varijabla>
  </DomainObject.Predmet.StrankaFormated>
  <DomainObject.Predmet.StrankaFormatedOIB>
    <izvorni_sadrzaj>  VIDIKORP PROMET j.d.o.o., OIB 16369623023</izvorni_sadrzaj>
    <derivirana_varijabla naziv="DomainObject.Predmet.StrankaFormatedOIB_1">  VIDIKORP PROMET j.d.o.o., OIB 16369623023</derivirana_varijabla>
  </DomainObject.Predmet.StrankaFormatedOIB>
  <DomainObject.Predmet.StrankaFormatedWithAdress>
    <izvorni_sadrzaj> VIDIKORP PROMET j.d.o.o., Župana Vratislava 6, 49240 Donja Stubica</izvorni_sadrzaj>
    <derivirana_varijabla naziv="DomainObject.Predmet.StrankaFormatedWithAdress_1"> VIDIKORP PROMET j.d.o.o., Župana Vratislava 6, 49240 Donja Stubica</derivirana_varijabla>
  </DomainObject.Predmet.StrankaFormatedWithAdress>
  <DomainObject.Predmet.StrankaFormatedWithAdressOIB>
    <izvorni_sadrzaj> VIDIKORP PROMET j.d.o.o., OIB 16369623023, Župana Vratislava 6, 49240 Donja Stubica</izvorni_sadrzaj>
    <derivirana_varijabla naziv="DomainObject.Predmet.StrankaFormatedWithAdressOIB_1"> VIDIKORP PROMET j.d.o.o., OIB 16369623023, Župana Vratislava 6, 49240 Donja Stubica</derivirana_varijabla>
  </DomainObject.Predmet.StrankaFormatedWithAdressOIB>
  <DomainObject.Predmet.StrankaWithAdress>
    <izvorni_sadrzaj>VIDIKORP PROMET j.d.o.o. Župana Vratislava 6,49240 Donja Stubica</izvorni_sadrzaj>
    <derivirana_varijabla naziv="DomainObject.Predmet.StrankaWithAdress_1">VIDIKORP PROMET j.d.o.o. Župana Vratislava 6,49240 Donja Stubica</derivirana_varijabla>
  </DomainObject.Predmet.StrankaWithAdress>
  <DomainObject.Predmet.StrankaWithAdressOIB>
    <izvorni_sadrzaj>VIDIKORP PROMET j.d.o.o., OIB 16369623023, Župana Vratislava 6,49240 Donja Stubica</izvorni_sadrzaj>
    <derivirana_varijabla naziv="DomainObject.Predmet.StrankaWithAdressOIB_1">VIDIKORP PROMET j.d.o.o., OIB 16369623023, Župana Vratislava 6,49240 Donja Stubica</derivirana_varijabla>
  </DomainObject.Predmet.StrankaWithAdressOIB>
  <DomainObject.Predmet.StrankaNazivFormated>
    <izvorni_sadrzaj>VIDIKORP PROMET j.d.o.o.</izvorni_sadrzaj>
    <derivirana_varijabla naziv="DomainObject.Predmet.StrankaNazivFormated_1">VIDIKORP PROMET j.d.o.o.</derivirana_varijabla>
  </DomainObject.Predmet.StrankaNazivFormated>
  <DomainObject.Predmet.StrankaNazivFormatedOIB>
    <izvorni_sadrzaj>VIDIKORP PROMET j.d.o.o., OIB 16369623023</izvorni_sadrzaj>
    <derivirana_varijabla naziv="DomainObject.Predmet.StrankaNazivFormatedOIB_1">VIDIKORP PROMET j.d.o.o., OIB 16369623023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VIDIKORP PROMET j.d.o.o.</item>
    </izvorni_sadrzaj>
    <derivirana_varijabla naziv="DomainObject.Predmet.StrankaListFormated_1">
      <item>VIDIKORP PROMET j.d.o.o.</item>
    </derivirana_varijabla>
  </DomainObject.Predmet.StrankaListFormated>
  <DomainObject.Predmet.StrankaListFormatedOIB>
    <izvorni_sadrzaj>
      <item>VIDIKORP PROMET j.d.o.o., OIB 16369623023</item>
    </izvorni_sadrzaj>
    <derivirana_varijabla naziv="DomainObject.Predmet.StrankaListFormatedOIB_1">
      <item>VIDIKORP PROMET j.d.o.o., OIB 16369623023</item>
    </derivirana_varijabla>
  </DomainObject.Predmet.StrankaListFormatedOIB>
  <DomainObject.Predmet.StrankaListFormatedWithAdress>
    <izvorni_sadrzaj>
      <item>VIDIKORP PROMET j.d.o.o., Župana Vratislava 6, 49240 Donja Stubica</item>
    </izvorni_sadrzaj>
    <derivirana_varijabla naziv="DomainObject.Predmet.StrankaListFormatedWithAdress_1">
      <item>VIDIKORP PROMET j.d.o.o., Župana Vratislava 6, 49240 Donja Stubica</item>
    </derivirana_varijabla>
  </DomainObject.Predmet.StrankaListFormatedWithAdress>
  <DomainObject.Predmet.StrankaListFormatedWithAdressOIB>
    <izvorni_sadrzaj>
      <item>VIDIKORP PROMET j.d.o.o., OIB 16369623023, Župana Vratislava 6, 49240 Donja Stubica</item>
    </izvorni_sadrzaj>
    <derivirana_varijabla naziv="DomainObject.Predmet.StrankaListFormatedWithAdressOIB_1">
      <item>VIDIKORP PROMET j.d.o.o., OIB 16369623023, Župana Vratislava 6, 49240 Donja Stubica</item>
    </derivirana_varijabla>
  </DomainObject.Predmet.StrankaListFormatedWithAdressOIB>
  <DomainObject.Predmet.StrankaListNazivFormated>
    <izvorni_sadrzaj>
      <item>VIDIKORP PROMET j.d.o.o.</item>
    </izvorni_sadrzaj>
    <derivirana_varijabla naziv="DomainObject.Predmet.StrankaListNazivFormated_1">
      <item>VIDIKORP PROMET j.d.o.o.</item>
    </derivirana_varijabla>
  </DomainObject.Predmet.StrankaListNazivFormated>
  <DomainObject.Predmet.StrankaListNazivFormatedOIB>
    <izvorni_sadrzaj>
      <item>VIDIKORP PROMET j.d.o.o., OIB 16369623023</item>
    </izvorni_sadrzaj>
    <derivirana_varijabla naziv="DomainObject.Predmet.StrankaListNazivFormatedOIB_1">
      <item>VIDIKORP PROMET j.d.o.o., OIB 16369623023</item>
    </derivirana_varijabla>
  </DomainObject.Predmet.StrankaListNazivFormatedOIB>
  <DomainObject.Predmet.ProtuStrankaListFormated>
    <izvorni_sadrzaj>
      <item>VIDIKORP PROMET j.d.o.o. zastupanog po punomoćniku Franjo Vidiček</item>
    </izvorni_sadrzaj>
    <derivirana_varijabla naziv="DomainObject.Predmet.ProtuStrankaListFormated_1">
      <item>VIDIKORP PROMET j.d.o.o. zastupanog po punomoćniku Franjo Vidiček</item>
    </derivirana_varijabla>
  </DomainObject.Predmet.ProtuStrankaListFormated>
  <DomainObject.Predmet.ProtuStrankaListFormatedOIB>
    <izvorni_sadrzaj>
      <item>VIDIKORP PROMET j.d.o.o., OIB 16369623023 zastupanog po punomoćniku Franjo Vidiček</item>
    </izvorni_sadrzaj>
    <derivirana_varijabla naziv="DomainObject.Predmet.ProtuStrankaListFormatedOIB_1">
      <item>VIDIKORP PROMET j.d.o.o., OIB 16369623023 zastupanog po punomoćniku Franjo Vidiček</item>
    </derivirana_varijabla>
  </DomainObject.Predmet.ProtuStrankaListFormatedOIB>
  <DomainObject.Predmet.ProtuStrankaListFormatedWithAdress>
    <izvorni_sadrzaj>
      <item>VIDIKORP PROMET j.d.o.o., Župana Vratislava 6, 49240 Donja Stubica zastupanog po punomoćniku Franjo Vidiček</item>
    </izvorni_sadrzaj>
    <derivirana_varijabla naziv="DomainObject.Predmet.ProtuStrankaListFormatedWithAdress_1">
      <item>VIDIKORP PROMET j.d.o.o., Župana Vratislava 6, 49240 Donja Stubica zastupanog po punomoćniku Franjo Vidiček</item>
    </derivirana_varijabla>
  </DomainObject.Predmet.ProtuStrankaListFormatedWithAdress>
  <DomainObject.Predmet.ProtuStrankaListFormatedWithAdressOIB>
    <izvorni_sadrzaj>
      <item>VIDIKORP PROMET j.d.o.o., OIB 16369623023, Župana Vratislava 6, 49240 Donja Stubica zastupanog po punomoćniku Franjo Vidiček</item>
    </izvorni_sadrzaj>
    <derivirana_varijabla naziv="DomainObject.Predmet.ProtuStrankaListFormatedWithAdressOIB_1">
      <item>VIDIKORP PROMET j.d.o.o., OIB 16369623023, Župana Vratislava 6, 49240 Donja Stubica zastupanog po punomoćniku Franjo Vidiček</item>
    </derivirana_varijabla>
  </DomainObject.Predmet.ProtuStrankaListFormatedWithAdressOIB>
  <DomainObject.Predmet.ProtuStrankaListNazivFormated>
    <izvorni_sadrzaj>
      <item>VIDIKORP PROMET j.d.o.o.</item>
    </izvorni_sadrzaj>
    <derivirana_varijabla naziv="DomainObject.Predmet.ProtuStrankaListNazivFormated_1">
      <item>VIDIKORP PROMET j.d.o.o.</item>
    </derivirana_varijabla>
  </DomainObject.Predmet.ProtuStrankaListNazivFormated>
  <DomainObject.Predmet.ProtuStrankaListNazivFormatedOIB>
    <izvorni_sadrzaj>
      <item>VIDIKORP PROMET j.d.o.o., OIB 16369623023</item>
    </izvorni_sadrzaj>
    <derivirana_varijabla naziv="DomainObject.Predmet.ProtuStrankaListNazivFormatedOIB_1">
      <item>VIDIKORP PROMET j.d.o.o., OIB 16369623023</item>
    </derivirana_varijabla>
  </DomainObject.Predmet.ProtuStrankaListNazivFormatedOIB>
  <DomainObject.Predmet.OstaliListFormated>
    <izvorni_sadrzaj>
      <item>Franjo Vidiček punomoćnik sudionika u postupku VIDIKORP PROMET j.d.o.o.</item>
    </izvorni_sadrzaj>
    <derivirana_varijabla naziv="DomainObject.Predmet.OstaliListFormated_1">
      <item>Franjo Vidiček punomoćnik sudionika u postupku VIDIKORP PROMET j.d.o.o.</item>
    </derivirana_varijabla>
  </DomainObject.Predmet.OstaliListFormated>
  <DomainObject.Predmet.OstaliListFormatedOIB>
    <izvorni_sadrzaj>
      <item>Franjo Vidiček, OIB 72127798895 punomoćnik sudionika u postupku VIDIKORP PROMET j.d.o.o.</item>
    </izvorni_sadrzaj>
    <derivirana_varijabla naziv="DomainObject.Predmet.OstaliListFormatedOIB_1">
      <item>Franjo Vidiček, OIB 72127798895 punomoćnik sudionika u postupku VIDIKORP PROMET j.d.o.o.</item>
    </derivirana_varijabla>
  </DomainObject.Predmet.OstaliListFormatedOIB>
  <DomainObject.Predmet.OstaliListFormatedWithAdress>
    <izvorni_sadrzaj>
      <item>Franjo Vidiček, Žup.vratislava 6, 49240 Donja Stubica punomoćnik sudionika u postupku VIDIKORP PROMET j.d.o.o.</item>
    </izvorni_sadrzaj>
    <derivirana_varijabla naziv="DomainObject.Predmet.OstaliListFormatedWithAdress_1">
      <item>Franjo Vidiček, Žup.vratislava 6, 49240 Donja Stubica punomoćnik sudionika u postupku VIDIKORP PROMET j.d.o.o.</item>
    </derivirana_varijabla>
  </DomainObject.Predmet.OstaliListFormatedWithAdress>
  <DomainObject.Predmet.OstaliListFormatedWithAdressOIB>
    <izvorni_sadrzaj>
      <item>Franjo Vidiček, OIB 72127798895, Žup.vratislava 6, 49240 Donja Stubica punomoćnik sudionika u postupku VIDIKORP PROMET j.d.o.o.</item>
    </izvorni_sadrzaj>
    <derivirana_varijabla naziv="DomainObject.Predmet.OstaliListFormatedWithAdressOIB_1">
      <item>Franjo Vidiček, OIB 72127798895, Žup.vratislava 6, 49240 Donja Stubica punomoćnik sudionika u postupku VIDIKORP PROMET j.d.o.o.</item>
    </derivirana_varijabla>
  </DomainObject.Predmet.OstaliListFormatedWithAdressOIB>
  <DomainObject.Predmet.OstaliListNazivFormated>
    <izvorni_sadrzaj>
      <item>Franjo Vidiček</item>
    </izvorni_sadrzaj>
    <derivirana_varijabla naziv="DomainObject.Predmet.OstaliListNazivFormated_1">
      <item>Franjo Vidiček</item>
    </derivirana_varijabla>
  </DomainObject.Predmet.OstaliListNazivFormated>
  <DomainObject.Predmet.OstaliListNazivFormatedOIB>
    <izvorni_sadrzaj>
      <item>Franjo Vidiček, OIB 72127798895</item>
    </izvorni_sadrzaj>
    <derivirana_varijabla naziv="DomainObject.Predmet.OstaliListNazivFormatedOIB_1">
      <item>Franjo Vidiček, OIB 72127798895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VIDIKORP PROMET j.d.o.o.</izvorni_sadrzaj>
    <derivirana_varijabla naziv="DomainObject.Predmet.StrankaIDrugi_1">VIDIKORP PROMET j.d.o.o.</derivirana_varijabla>
  </DomainObject.Predmet.StrankaIDrugi>
  <DomainObject.Predmet.ProtustrankaIDrugi>
    <izvorni_sadrzaj>VIDIKORP PROMET j.d.o.o.</izvorni_sadrzaj>
    <derivirana_varijabla naziv="DomainObject.Predmet.ProtustrankaIDrugi_1">VIDIKORP PROMET j.d.o.o.</derivirana_varijabla>
  </DomainObject.Predmet.ProtustrankaIDrugi>
  <DomainObject.Predmet.StrankaIDrugiAdressOIB>
    <izvorni_sadrzaj>VIDIKORP PROMET j.d.o.o., OIB 16369623023, Župana Vratislava 6, 49240 Donja Stubica</izvorni_sadrzaj>
    <derivirana_varijabla naziv="DomainObject.Predmet.StrankaIDrugiAdressOIB_1">VIDIKORP PROMET j.d.o.o., OIB 16369623023, Župana Vratislava 6, 49240 Donja Stubica</derivirana_varijabla>
  </DomainObject.Predmet.StrankaIDrugiAdressOIB>
  <DomainObject.Predmet.ProtustrankaIDrugiAdressOIB>
    <izvorni_sadrzaj>VIDIKORP PROMET j.d.o.o., OIB 16369623023, Župana Vratislava 6, 49240 Donja Stubica</izvorni_sadrzaj>
    <derivirana_varijabla naziv="DomainObject.Predmet.ProtustrankaIDrugiAdressOIB_1">VIDIKORP PROMET j.d.o.o., OIB 16369623023, Župana Vratislava 6,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VIDIKORP PROMET j.d.o.o.</item>
      <item>VIDIKORP PROMET j.d.o.o.</item>
      <item>Franjo Vidiček</item>
    </izvorni_sadrzaj>
    <derivirana_varijabla naziv="DomainObject.Predmet.SudioniciListNaziv_1">
      <item>VIDIKORP PROMET j.d.o.o.</item>
      <item>VIDIKORP PROMET j.d.o.o.</item>
      <item>Franjo Vidiček</item>
    </derivirana_varijabla>
  </DomainObject.Predmet.SudioniciListNaziv>
  <DomainObject.Predmet.SudioniciListAdressOIB>
    <izvorni_sadrzaj>
      <item>VIDIKORP PROMET j.d.o.o., OIB 16369623023, Župana Vratislava 6,49240 Donja Stubica</item>
      <item>VIDIKORP PROMET j.d.o.o., OIB 16369623023, Župana Vratislava 6,49240 Donja Stubica</item>
      <item>Franjo Vidiček, OIB 72127798895, Žup.vratislava 6,49240 Donja Stubica</item>
    </izvorni_sadrzaj>
    <derivirana_varijabla naziv="DomainObject.Predmet.SudioniciListAdressOIB_1">
      <item>VIDIKORP PROMET j.d.o.o., OIB 16369623023, Župana Vratislava 6,49240 Donja Stubica</item>
      <item>VIDIKORP PROMET j.d.o.o., OIB 16369623023, Župana Vratislava 6,49240 Donja Stubica</item>
      <item>Franjo Vidiček, OIB 72127798895, Žup.vratislava 6,49240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16369623023</item>
      <item>, OIB 16369623023</item>
      <item>, OIB 72127798895</item>
    </izvorni_sadrzaj>
    <derivirana_varijabla naziv="DomainObject.Predmet.SudioniciListNazivOIB_1">
      <item>, OIB 16369623023</item>
      <item>, OIB 16369623023</item>
      <item>, OIB 72127798895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C2FF5-D9B8-4120-9809-085E7A006F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168</properties:Words>
  <properties:Characters>852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2018-05-04T11:38:00Z</dcterms:created>
  <dc:creator>stecaj</dc:creator>
  <cp:lastModifiedBy>Gordana Grčić</cp:lastModifiedBy>
  <cp:lastPrinted>2018-05-04T11:38:00Z</cp:lastPrinted>
  <dcterms:modified xmlns:xsi="http://www.w3.org/2001/XMLSchema-instance" xsi:type="dcterms:W3CDTF">2018-05-04T11:38:00Z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(ZAKLJUČAK-FINA-i-ST-968-17-2.docx)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