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7e979" w14:paraId="0b7e979" w:rsidRDefault="004635BF" w:rsidP="000202C5" w:rsidR="004635BF">
      <w:pPr>
        <w15:collapsed w:val="false"/>
      </w:pPr>
      <w:bookmarkStart w:name="_GoBack" w:id="0"/>
      <w:bookmarkEnd w:id="0"/>
    </w:p>
    <w:p w:rsidRDefault="000202C5" w:rsidP="000202C5" w:rsidR="000202C5">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2A5F05">
        <w:t>18. siječnja 2018</w:t>
      </w:r>
      <w:r>
        <w:t xml:space="preserve">. </w:t>
      </w:r>
    </w:p>
    <w:p w:rsidRDefault="002A5F05" w:rsidP="002A5F05" w:rsidR="002A5F05">
      <w:pPr>
        <w:jc w:val="center"/>
      </w:pPr>
      <w:r>
        <w:t>Sastavljen kod Trgovačkog suda u Rijeci, radi izjašnjenja o prijedlogu i rasprave o uvjetima za otvaranje stečajnog postupka nad dužnikom SALMO - TROTA društvo s ograničenom odgovornošću za uzgoj ribe u morskoj vodi Čavle (Općina Čavle), Čavle 15, OIB: 36739757390, MBS: 040040974</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1E3354">
        <w:t>9</w:t>
      </w:r>
      <w:r w:rsidR="007910B2">
        <w:t>,00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AE5E98" w:rsidR="00AE5E98">
      <w:r>
        <w:t xml:space="preserve">Utvrđuje se da je ročištu u svojstvu javnosti pristupio Ante Malenica iz Zagreba, Radnički dol 13, čiji je identitet sud utvrdio uvidom u osobnu iskaznicu broj 112139850  izdanu od PU Zagrebačka.  </w:t>
      </w:r>
    </w:p>
    <w:p w:rsidRDefault="00AE5E98" w:rsidP="000202C5" w:rsidR="00AE5E98">
      <w:pPr>
        <w:jc w:val="both"/>
      </w:pPr>
      <w:r>
        <w:t>Ante Malenica obavještava sud kako je osobno zainteresiran i u pregovorima sa dužnikom u ime tvrtke Ribarstvo d.d. Donja Suvaja 96, Gračac, radi poslovne suradnje i razrješenja međusobnih odnosa. Zbog toga je zainteresiran da se danas po mogućnosti ne donese rješenje o otvaranju i zaključenju stečajnog postupka.</w:t>
      </w:r>
    </w:p>
    <w:p w:rsidRDefault="00AE5E98" w:rsidP="000202C5" w:rsidR="00AE5E98">
      <w:pPr>
        <w:jc w:val="both"/>
      </w:pPr>
    </w:p>
    <w:p w:rsidRDefault="002A5F05" w:rsidP="002A5F05" w:rsidR="002A5F05">
      <w:pPr>
        <w:jc w:val="both"/>
      </w:pPr>
      <w:r>
        <w:t>Sud je uvidom u prijedlog za stečaj i dopis Financijske agencije od 9. lipnja 2017. godine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2A5F05">
        <w:t>4. siječnja 2018</w:t>
      </w:r>
      <w:r>
        <w:t>. godine</w:t>
      </w:r>
      <w:r w:rsidR="002A5F05">
        <w:t xml:space="preserve"> kojem je priložen i dužnikov popis imovine</w:t>
      </w:r>
      <w:r>
        <w:t xml:space="preserve"> </w:t>
      </w:r>
      <w:r>
        <w:rPr>
          <w:bCs/>
        </w:rPr>
        <w:t>za utvrditi je kako dužnik nema imovine dostatne za pokriće troškova stečajnog postupka.</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1E3354">
        <w:rPr>
          <w:bCs/>
        </w:rPr>
        <w:t>4</w:t>
      </w:r>
      <w:r w:rsidR="002A5F05">
        <w:rPr>
          <w:bCs/>
        </w:rPr>
        <w:t>1</w:t>
      </w:r>
      <w:r>
        <w:rPr>
          <w:bCs/>
        </w:rPr>
        <w:t xml:space="preserve">.000,00 kn koji se iznos odnosi na </w:t>
      </w:r>
      <w:r w:rsidR="002A5F05">
        <w:rPr>
          <w:bCs/>
        </w:rPr>
        <w:t>5.000,00 kn nagrade za rad privremenog stečajnog upravitelja u bruto iznosu, 20.000,00 kn bruto nagrade stečajnom upravitelju, 10.000,00 kn troš</w:t>
      </w:r>
      <w:r w:rsidR="00AE5E98">
        <w:rPr>
          <w:bCs/>
        </w:rPr>
        <w:t>k</w:t>
      </w:r>
      <w:r w:rsidR="002A5F05">
        <w:rPr>
          <w:bCs/>
        </w:rPr>
        <w:t>ova odvjetničkih usluga, 5.000,00 kn knjigovodstvenih usluga, te 1.000,00 kn ostalih troškova (izrada pečata, troškovi platnog prometa i slično)</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4635BF" w:rsidP="000202C5" w:rsidR="004635BF">
      <w:pPr>
        <w:jc w:val="center"/>
        <w:rPr>
          <w:bCs/>
        </w:rPr>
      </w:pP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2A5F05">
        <w:t>SALMO - TROTA društvo s ograničenom odgovornošću za uzgoj ribe u morskoj vodi Čavle (Općina Čavle), Čavle 15, OIB: 36739757390, MBS: 040040974</w:t>
      </w:r>
      <w:r w:rsidR="00256B25" w:rsidRPr="0031775E">
        <w:rPr>
          <w:color w:val="000000"/>
        </w:rPr>
        <w:t xml:space="preserve"> </w:t>
      </w:r>
      <w:r w:rsidRPr="0031775E">
        <w:rPr>
          <w:color w:val="000000"/>
        </w:rPr>
        <w:t xml:space="preserve">da u roku od 15 </w:t>
      </w:r>
      <w:r w:rsidRPr="0031775E">
        <w:rPr>
          <w:color w:val="000000"/>
        </w:rPr>
        <w:lastRenderedPageBreak/>
        <w:t>dana uplate predujam za namirenje troškova prethodnoga i otvorenoga stečajnog postupka</w:t>
      </w:r>
      <w:r>
        <w:t xml:space="preserve"> u iznosu od </w:t>
      </w:r>
      <w:r w:rsidR="002A5F05">
        <w:rPr>
          <w:bCs/>
        </w:rPr>
        <w:t xml:space="preserve">41.000,00 </w:t>
      </w:r>
      <w:r>
        <w:t xml:space="preserve">kn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A5F05">
        <w:t>SALMO - TROTA društvo s ograničenom odgovornošću za uzgoj ribe u morskoj vodi Čavle (Općina Čavle), Čavle 15, OIB: 36739757390, MBS: 040040974</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2A5F05">
        <w:t>SALMO - TROTA društvo s ograničenom odgovornošću za uzgoj ribe u morskoj vodi Čavle (Općina Čavle), Čavle 15, OIB: 36739757390, MBS: 040040974</w:t>
      </w:r>
      <w:r w:rsidR="000202C5">
        <w:t>.</w:t>
      </w:r>
    </w:p>
    <w:p w:rsidRDefault="000202C5" w:rsidP="003C0957" w:rsidR="000202C5">
      <w:pPr>
        <w:ind w:firstLine="708"/>
        <w:jc w:val="both"/>
      </w:pPr>
      <w:r>
        <w:t xml:space="preserve">Dana </w:t>
      </w:r>
      <w:r w:rsidR="002A5F05">
        <w:t>2. lipnja</w:t>
      </w:r>
      <w:r w:rsidR="001E3354">
        <w:t xml:space="preserve"> 2017</w:t>
      </w:r>
      <w:r>
        <w:t>. godine doneseno je rješenje ovog suda posl. br. St-</w:t>
      </w:r>
      <w:r w:rsidR="001E3354">
        <w:t>1</w:t>
      </w:r>
      <w:r w:rsidR="002A5F05">
        <w:t>26</w:t>
      </w:r>
      <w:r w:rsidR="001E3354">
        <w:t>/2017-3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podnesak Financijske agencije od </w:t>
      </w:r>
      <w:r w:rsidR="002A5F05">
        <w:t>9.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Prema odredbi članka 132. stavak 1. i 2. Stečajnog zakona (objavljen u NN 71/15</w:t>
      </w:r>
      <w:r w:rsidR="002A5F05">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2A5F05">
        <w:rPr>
          <w:bCs/>
        </w:rPr>
        <w:t>41.000,00 kn koji se iznos odnosi na 5.000,00 kn nagrade za rad privremenog stečajnog upravitelja u bruto iznosu, 20.000,00 kn bruto nagrade stečajnom upravitelju, 10.000,00 kn troš</w:t>
      </w:r>
      <w:r w:rsidR="00AE5E98">
        <w:rPr>
          <w:bCs/>
        </w:rPr>
        <w:t>k</w:t>
      </w:r>
      <w:r w:rsidR="002A5F05">
        <w:rPr>
          <w:bCs/>
        </w:rPr>
        <w:t>ova odvjetničkih usluga, 5.000,00 kn knjigovodstvenih usluga, te 1.000,00 kn ostalih troškova (izrada pečata, troškovi platnog prometa i slično)</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2A5F05">
        <w:t>18. siječnja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2A5F05">
        <w:t>9,</w:t>
      </w:r>
      <w:r w:rsidR="004635BF">
        <w:t>5</w:t>
      </w:r>
      <w:r w:rsidR="00AE5E98">
        <w:t>0</w:t>
      </w:r>
      <w:r>
        <w:t xml:space="preserve"> sati.</w:t>
      </w:r>
    </w:p>
    <w:p w:rsidRDefault="000202C5" w:rsidP="000202C5" w:rsidR="000202C5">
      <w:pPr>
        <w:ind w:firstLine="708" w:left="3540"/>
      </w:pPr>
      <w:r>
        <w:t xml:space="preserve">Sudac                      </w:t>
      </w:r>
    </w:p>
    <w:p w:rsidRDefault="000202C5" w:rsidP="000202C5" w:rsidR="000202C5"/>
    <w:p w:rsidRDefault="004635BF" w:rsidP="000202C5" w:rsidR="004635BF"/>
    <w:p w:rsidRDefault="000202C5"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C5" w:rsidR="00515AC5">
      <w:r>
        <w:separator/>
      </w:r>
    </w:p>
  </w:endnote>
  <w:endnote w:id="0" w:type="continuationSeparator">
    <w:p w:rsidRDefault="00515AC5" w:rsidR="00515A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C07E29">
          <w:rPr>
            <w:noProof/>
          </w:rPr>
          <w:t>2</w:t>
        </w:r>
        <w:r>
          <w:fldChar w:fldCharType="end"/>
        </w:r>
      </w:p>
    </w:sdtContent>
  </w:sdt>
  <w:p w:rsidRDefault="00C07E29"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C5" w:rsidR="00515AC5">
      <w:r>
        <w:separator/>
      </w:r>
    </w:p>
  </w:footnote>
  <w:footnote w:id="0" w:type="continuationSeparator">
    <w:p w:rsidRDefault="00515AC5" w:rsidR="00515A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2A5F05">
      <w:t>126/2017</w:t>
    </w:r>
  </w:p>
  <w:p w:rsidRDefault="00C07E29"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2A5F05"/>
    <w:rsid w:val="00323A66"/>
    <w:rsid w:val="00337948"/>
    <w:rsid w:val="003541B1"/>
    <w:rsid w:val="003C0957"/>
    <w:rsid w:val="004635BF"/>
    <w:rsid w:val="004F6C16"/>
    <w:rsid w:val="00515AC5"/>
    <w:rsid w:val="00520689"/>
    <w:rsid w:val="0076139A"/>
    <w:rsid w:val="007910B2"/>
    <w:rsid w:val="007B6D04"/>
    <w:rsid w:val="00836506"/>
    <w:rsid w:val="00942A0F"/>
    <w:rsid w:val="00966BCB"/>
    <w:rsid w:val="00AA43BC"/>
    <w:rsid w:val="00AC33FA"/>
    <w:rsid w:val="00AE5E98"/>
    <w:rsid w:val="00AF0A5D"/>
    <w:rsid w:val="00B93FF3"/>
    <w:rsid w:val="00BA3EB5"/>
    <w:rsid w:val="00C07E29"/>
    <w:rsid w:val="00C17835"/>
    <w:rsid w:val="00D67E91"/>
    <w:rsid w:val="00E518D1"/>
    <w:rsid w:val="00ED0D53"/>
    <w:rsid w:val="00F6634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07E29"/>
    <w:rPr>
      <w:color w:val="808080"/>
      <w:bdr w:space="0" w:sz="0" w:color="auto" w:val="none"/>
      <w:shd w:fill="auto" w:color="auto" w:val="clear"/>
    </w:rPr>
  </w:style>
  <w:style w:customStyle="true" w:styleId="eSPISCCParagraphDefaultFont" w:type="character">
    <w:name w:val="eSPIS_CC_Paragraph Default Font"/>
    <w:basedOn w:val="Zadanifontodlomka"/>
    <w:rsid w:val="00C07E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7E29"/>
    <w:rPr>
      <w:bdr w:space="0" w:sz="0" w:color="auto" w:val="none"/>
      <w:shd w:fill="FFFFCC" w:color="auto" w:val="clear"/>
      <w:lang w:val="hr-HR"/>
    </w:rPr>
  </w:style>
  <w:style w:customStyle="true" w:styleId="PozadinaSvijetloCrvena" w:type="character">
    <w:name w:val="Pozadina_SvijetloCrvena"/>
    <w:basedOn w:val="eSPISCCParagraphDefaultFont"/>
    <w:rsid w:val="00C07E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7E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07E29"/>
    <w:rPr>
      <w:color w:val="808080"/>
      <w:bdr w:color="auto" w:space="0" w:sz="0" w:val="none"/>
      <w:shd w:color="auto" w:fill="auto" w:val="clear"/>
    </w:rPr>
  </w:style>
  <w:style w:customStyle="1" w:styleId="eSPISCCParagraphDefaultFont" w:type="character">
    <w:name w:val="eSPIS_CC_Paragraph Default Font"/>
    <w:basedOn w:val="Zadanifontodlomka"/>
    <w:rsid w:val="00C07E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7E29"/>
    <w:rPr>
      <w:bdr w:color="auto" w:space="0" w:sz="0" w:val="none"/>
      <w:shd w:color="auto" w:fill="FFFFCC" w:val="clear"/>
      <w:lang w:val="hr-HR"/>
    </w:rPr>
  </w:style>
  <w:style w:customStyle="1" w:styleId="PozadinaSvijetloCrvena" w:type="character">
    <w:name w:val="Pozadina_SvijetloCrvena"/>
    <w:basedOn w:val="eSPISCCParagraphDefaultFont"/>
    <w:rsid w:val="00C07E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7E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123748">
      <w:bodyDiv w:val="true"/>
      <w:marLeft w:val="0"/>
      <w:marRight w:val="0"/>
      <w:marTop w:val="0"/>
      <w:marBottom w:val="0"/>
      <w:divBdr>
        <w:top w:space="0" w:sz="0" w:color="auto" w:val="none"/>
        <w:left w:space="0" w:sz="0" w:color="auto" w:val="none"/>
        <w:bottom w:space="0" w:sz="0" w:color="auto" w:val="none"/>
        <w:right w:space="0" w:sz="0" w:color="auto" w:val="none"/>
      </w:divBdr>
    </w:div>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895747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siječnja 2018.</izvorni_sadrzaj>
    <derivirana_varijabla naziv="DomainObject.PlaniraniZavrsetakDatum_1">18. siječnja 2018.</derivirana_varijabla>
  </DomainObject.PlaniraniZavrsetakDatum>
  <DomainObject.PlaniraniPocetakDatum>
    <izvorni_sadrzaj>18. siječnja 2018.</izvorni_sadrzaj>
    <derivirana_varijabla naziv="DomainObject.PlaniraniPocetakDatum_1">18.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2018.</izvorni_sadrzaj>
    <derivirana_varijabla naziv="DomainObject.Zapisnik.DatumKreiranja_1">18. siječnja 2018.</derivirana_varijabla>
  </DomainObject.Zapisnik.DatumKreiranja>
  <DomainObject.Zapisnik.ImovinskaKorist>
    <izvorni_sadrzaj/>
    <derivirana_varijabla naziv="DomainObject.Zapisnik.ImovinskaKorist_1"/>
  </DomainObject.Zapisnik.ImovinskaKorist>
  <DomainObject.Zapisnik.Oznaka>
    <izvorni_sadrzaj>St-126/2017-10</izvorni_sadrzaj>
    <derivirana_varijabla naziv="DomainObject.Zapisnik.Oznaka_1">St-126/2017-10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St-126/2017</izvorni_sadrzaj>
    <derivirana_varijabla naziv="DomainObject.Predmet.OznakaBroj_1">St-126/2017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SALMO - TROTA d.o.o.</izvorni_sadrzaj>
    <derivirana_varijabla naziv="DomainObject.Predmet.ProtustrankaFormated_1">  SALMO - TROTA d.o.o.</derivirana_varijabla>
  </DomainObject.Predmet.ProtustrankaFormated>
  <DomainObject.Predmet.ProtustrankaFormatedOIB>
    <izvorni_sadrzaj>  SALMO - TROTA d.o.o., OIB 36739757390</izvorni_sadrzaj>
    <derivirana_varijabla naziv="DomainObject.Predmet.ProtustrankaFormatedOIB_1">  SALMO - TROTA d.o.o., OIB 36739757390</derivirana_varijabla>
  </DomainObject.Predmet.ProtustrankaFormatedOIB>
  <DomainObject.Predmet.ProtustrankaFormatedWithAdress>
    <izvorni_sadrzaj> SALMO - TROTA d.o.o., Čavle 15, 51219 Čavle</izvorni_sadrzaj>
    <derivirana_varijabla naziv="DomainObject.Predmet.ProtustrankaFormatedWithAdress_1"> SALMO - TROTA d.o.o., Čavle 15, 51219 Čavle</derivirana_varijabla>
  </DomainObject.Predmet.ProtustrankaFormatedWithAdress>
  <DomainObject.Predmet.ProtustrankaFormatedWithAdressOIB>
    <izvorni_sadrzaj> SALMO - TROTA d.o.o., OIB 36739757390, Čavle 15, 51219 Čavle</izvorni_sadrzaj>
    <derivirana_varijabla naziv="DomainObject.Predmet.ProtustrankaFormatedWithAdressOIB_1"> SALMO - TROTA d.o.o., OIB 36739757390, Čavle 15, 51219 Čavle</derivirana_varijabla>
  </DomainObject.Predmet.ProtustrankaFormatedWithAdressOIB>
  <DomainObject.Predmet.ProtustrankaWithAdress>
    <izvorni_sadrzaj>SALMO - TROTA d.o.o. Čavle 15, 51219 Čavle</izvorni_sadrzaj>
    <derivirana_varijabla naziv="DomainObject.Predmet.ProtustrankaWithAdress_1">SALMO - TROTA d.o.o. Čavle 15, 51219 Čavle</derivirana_varijabla>
  </DomainObject.Predmet.ProtustrankaWithAdress>
  <DomainObject.Predmet.ProtustrankaWithAdressOIB>
    <izvorni_sadrzaj>SALMO - TROTA d.o.o., OIB 36739757390, Čavle 15, 51219 Čavle</izvorni_sadrzaj>
    <derivirana_varijabla naziv="DomainObject.Predmet.ProtustrankaWithAdressOIB_1">SALMO - TROTA d.o.o., OIB 36739757390, Čavle 15, 51219 Čavle</derivirana_varijabla>
  </DomainObject.Predmet.ProtustrankaWithAdressOIB>
  <DomainObject.Predmet.ProtustrankaNazivFormated>
    <izvorni_sadrzaj>SALMO - TROTA d.o.o.</izvorni_sadrzaj>
    <derivirana_varijabla naziv="DomainObject.Predmet.ProtustrankaNazivFormated_1">SALMO - TROTA d.o.o.</derivirana_varijabla>
  </DomainObject.Predmet.ProtustrankaNazivFormated>
  <DomainObject.Predmet.ProtustrankaNazivFormatedOIB>
    <izvorni_sadrzaj>SALMO - TROTA d.o.o., OIB 36739757390</izvorni_sadrzaj>
    <derivirana_varijabla naziv="DomainObject.Predmet.ProtustrankaNazivFormatedOIB_1">SALMO - TROTA d.o.o., OIB 36739757390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SALMO - TROTA d.o.o.</item>
    </izvorni_sadrzaj>
    <derivirana_varijabla naziv="DomainObject.Predmet.ProtuStrankaListFormated_1">
      <item>SALMO - TROTA d.o.o.</item>
    </derivirana_varijabla>
  </DomainObject.Predmet.ProtuStrankaListFormated>
  <DomainObject.Predmet.ProtuStrankaListFormatedOIB>
    <izvorni_sadrzaj>
      <item>SALMO - TROTA d.o.o., OIB 36739757390</item>
    </izvorni_sadrzaj>
    <derivirana_varijabla naziv="DomainObject.Predmet.ProtuStrankaListFormatedOIB_1">
      <item>SALMO - TROTA d.o.o., OIB 36739757390</item>
    </derivirana_varijabla>
  </DomainObject.Predmet.ProtuStrankaListFormatedOIB>
  <DomainObject.Predmet.ProtuStrankaListFormatedWithAdress>
    <izvorni_sadrzaj>
      <item>SALMO - TROTA d.o.o., Čavle 15, 51219 Čavle</item>
    </izvorni_sadrzaj>
    <derivirana_varijabla naziv="DomainObject.Predmet.ProtuStrankaListFormatedWithAdress_1">
      <item>SALMO - TROTA d.o.o., Čavle 15, 51219 Čavle</item>
    </derivirana_varijabla>
  </DomainObject.Predmet.ProtuStrankaListFormatedWithAdress>
  <DomainObject.Predmet.ProtuStrankaListFormatedWithAdressOIB>
    <izvorni_sadrzaj>
      <item>SALMO - TROTA d.o.o., OIB 36739757390, Čavle 15, 51219 Čavle</item>
    </izvorni_sadrzaj>
    <derivirana_varijabla naziv="DomainObject.Predmet.ProtuStrankaListFormatedWithAdressOIB_1">
      <item>SALMO - TROTA d.o.o., OIB 36739757390, Čavle 15, 51219 Čavle</item>
    </derivirana_varijabla>
  </DomainObject.Predmet.ProtuStrankaListFormatedWithAdressOIB>
  <DomainObject.Predmet.ProtuStrankaListNazivFormated>
    <izvorni_sadrzaj>
      <item>SALMO - TROTA d.o.o.</item>
    </izvorni_sadrzaj>
    <derivirana_varijabla naziv="DomainObject.Predmet.ProtuStrankaListNazivFormated_1">
      <item>SALMO - TROTA d.o.o.</item>
    </derivirana_varijabla>
  </DomainObject.Predmet.ProtuStrankaListNazivFormated>
  <DomainObject.Predmet.ProtuStrankaListNazivFormatedOIB>
    <izvorni_sadrzaj>
      <item>SALMO - TROTA d.o.o., OIB 36739757390</item>
    </izvorni_sadrzaj>
    <derivirana_varijabla naziv="DomainObject.Predmet.ProtuStrankaListNazivFormatedOIB_1">
      <item>SALMO - TROTA d.o.o., OIB 36739757390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St-126/2017-10</izvorni_sadrzaj>
    <derivirana_varijabla naziv="DomainObject.PoslovniBrojDokumenta_1">St-126/2017-10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SALMO - TROTA d.o.o.</izvorni_sadrzaj>
    <derivirana_varijabla naziv="DomainObject.Predmet.ProtustrankaIDrugi_1">SALMO - TROTA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SALMO - TROTA d.o.o., OIB 36739757390, Čavle 15, 51219 Čavle</izvorni_sadrzaj>
    <derivirana_varijabla naziv="DomainObject.Predmet.ProtustrankaIDrugiAdressOIB_1">SALMO - TROTA d.o.o., OIB 36739757390, Čavle 15,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SALMO - TROTA d.o.o.</item>
    </izvorni_sadrzaj>
    <derivirana_varijabla naziv="DomainObject.Predmet.SudioniciListNaziv_1">
      <item>FINA  Rijeka</item>
      <item>SALMO - TROTA d.o.o.</item>
    </derivirana_varijabla>
  </DomainObject.Predmet.SudioniciListNaziv>
  <DomainObject.Predmet.SudioniciListAdressOIB>
    <izvorni_sadrzaj>
      <item>FINA  Rijeka, OIB 85821130368, Frana Kurelca 8,51000 Rijeka</item>
      <item>SALMO - TROTA d.o.o., OIB 36739757390, Čavle 15,51219 Čavle</item>
    </izvorni_sadrzaj>
    <derivirana_varijabla naziv="DomainObject.Predmet.SudioniciListAdressOIB_1">
      <item>FINA  Rijeka, OIB 85821130368, Frana Kurelca 8,51000 Rijeka</item>
      <item>SALMO - TROTA d.o.o., OIB 36739757390, Čavle 15,51219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36739757390</item>
    </izvorni_sadrzaj>
    <derivirana_varijabla naziv="DomainObject.Predmet.SudioniciListNazivOIB_1">
      <item>, OIB 85821130368</item>
      <item>, OIB 36739757390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797</properties:Words>
  <properties:Characters>4455</properties:Characters>
  <properties:Lines>100</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2018-01-18T08:51:00Z</dcterms:created>
  <dc:creator>Vera Jelenović</dc:creator>
  <cp:lastModifiedBy>Danijela Fumić</cp:lastModifiedBy>
  <cp:lastPrinted>2018-01-18T08:51:00Z</cp:lastPrinted>
  <dcterms:modified xmlns:xsi="http://www.w3.org/2001/XMLSchema-instance" xsi:type="dcterms:W3CDTF">2018-01-18T08:51:00Z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St-126/2017-10 / Zapisnik - Ročište radi rasprave o uvjetima za otvaranje steč. post.</vt:lpwstr>
  </prop:property>
  <prop:property name="CC_coloring" pid="5" fmtid="{D5CDD505-2E9C-101B-9397-08002B2CF9AE}">
    <vt:bool>false</vt:bool>
  </prop:property>
</prop:Properties>
</file>