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95e2" w14:paraId="ef795e2" w:rsidRDefault="000A6D60" w:rsidP="00006969" w:rsidR="00006969" w:rsidRPr="00CE7D6D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CE7D6D">
        <w:t>: 1 St-</w:t>
      </w:r>
      <w:r w:rsidR="00755CA4">
        <w:t>379</w:t>
      </w:r>
      <w:r w:rsidR="00FF797A" w:rsidRPr="00CE7D6D">
        <w:t>/</w:t>
      </w:r>
      <w:r>
        <w:t>2017</w:t>
      </w:r>
      <w:r w:rsidR="00FF797A" w:rsidRPr="00CE7D6D">
        <w:t>-</w:t>
      </w:r>
      <w:r w:rsidR="003565F2">
        <w:t>34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/>
    <w:p w:rsidRDefault="000A6D60" w:rsidP="000A6D60" w:rsidR="000A6D60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A6D60" w:rsidP="000A6D60" w:rsidR="000A6D60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, zastupanom po stečajno</w:t>
      </w:r>
      <w:r w:rsidR="000A6D60">
        <w:t>m</w:t>
      </w:r>
      <w:r w:rsidR="006212E6" w:rsidRPr="00CE7D6D">
        <w:t xml:space="preserve"> upravitelj</w:t>
      </w:r>
      <w:r w:rsidR="000A6D60">
        <w:t>u</w:t>
      </w:r>
      <w:r w:rsidR="00FF797A" w:rsidRPr="00CE7D6D">
        <w:t xml:space="preserve"> </w:t>
      </w:r>
      <w:r w:rsidR="000A6D60">
        <w:t>Frani Zvonimiru Negru</w:t>
      </w:r>
      <w:r w:rsidRPr="00CE7D6D">
        <w:t xml:space="preserve">, dana </w:t>
      </w:r>
      <w:r w:rsidR="003565F2">
        <w:t>21</w:t>
      </w:r>
      <w:r w:rsidR="0094184A" w:rsidRPr="00CE7D6D">
        <w:t xml:space="preserve">. </w:t>
      </w:r>
      <w:r w:rsidR="00E256CB">
        <w:t>veljače</w:t>
      </w:r>
      <w:r w:rsidR="000A6D60">
        <w:t xml:space="preserve"> 2018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9230A6" w:rsidR="009230A6" w:rsidRPr="009230A6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FF797A" w:rsidRPr="00CE7D6D">
        <w:t xml:space="preserve"> </w:t>
      </w:r>
      <w:r w:rsidRPr="00CE7D6D">
        <w:t xml:space="preserve">i to </w:t>
      </w:r>
      <w:r w:rsidR="000B4A2B">
        <w:t>nekretnine</w:t>
      </w:r>
      <w:r w:rsidR="009230A6">
        <w:t xml:space="preserve"> </w:t>
      </w:r>
      <w:r w:rsidR="009230A6" w:rsidRPr="009230A6">
        <w:t xml:space="preserve">kat. čest. </w:t>
      </w:r>
      <w:r w:rsidR="00317FF4">
        <w:t>4660</w:t>
      </w:r>
      <w:r w:rsidR="009230A6" w:rsidRPr="009230A6">
        <w:t>/</w:t>
      </w:r>
      <w:r w:rsidR="00111CB9">
        <w:t>28</w:t>
      </w:r>
      <w:r w:rsidR="009230A6" w:rsidRPr="009230A6">
        <w:t xml:space="preserve"> k.o. </w:t>
      </w:r>
      <w:r w:rsidR="009230A6">
        <w:t>Šibenik</w:t>
      </w:r>
      <w:r w:rsidR="009230A6" w:rsidRPr="009230A6">
        <w:t xml:space="preserve">, zk. ul. </w:t>
      </w:r>
      <w:r w:rsidR="00111CB9">
        <w:t>8263</w:t>
      </w:r>
      <w:r w:rsidR="009230A6" w:rsidRPr="009230A6">
        <w:t xml:space="preserve">, površine </w:t>
      </w:r>
      <w:r w:rsidR="00111CB9">
        <w:t>7130</w:t>
      </w:r>
      <w:r w:rsidR="009230A6" w:rsidRPr="009230A6">
        <w:t xml:space="preserve"> m2, u naravi </w:t>
      </w:r>
      <w:r w:rsidR="00111CB9">
        <w:t>parkiralište</w:t>
      </w:r>
      <w:r w:rsidR="009230A6" w:rsidRPr="009230A6">
        <w:t xml:space="preserve">.  </w:t>
      </w:r>
    </w:p>
    <w:p w:rsidRDefault="000B4A2B" w:rsidP="009230A6" w:rsidR="000B4A2B" w:rsidRPr="00CE7D6D">
      <w:pPr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94184A" w:rsidRPr="00CE7D6D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317FF4">
        <w:t>HRVATSKE BANKE ZA OBNOVU I RAZVITAK, OIB: 26702280390, Strossmayerov trg 9, Zagreb i ZAGREBAČKE BANKE d.d., OIB: 92963223473, Trg Bana Josipa Jelačića 10, Zagreb</w:t>
      </w:r>
      <w:r w:rsidR="0094184A" w:rsidRPr="00CE7D6D">
        <w:t>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94184A" w:rsidR="00091511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9230A6">
        <w:t>Šibeniku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94184A" w:rsidRPr="00CE7D6D">
        <w:t>nekretnine</w:t>
      </w:r>
      <w:r w:rsidRPr="00CE7D6D">
        <w:t xml:space="preserve"> stečajnog</w:t>
      </w:r>
      <w:r w:rsidR="00083AD1" w:rsidRPr="00CE7D6D">
        <w:t xml:space="preserve"> dužnika iz točke I. ovog rješenja.</w:t>
      </w:r>
    </w:p>
    <w:p w:rsidRDefault="004C1AE8" w:rsidP="00091511" w:rsidR="004C1AE8" w:rsidRPr="00CE7D6D">
      <w:pPr>
        <w:jc w:val="both"/>
      </w:pPr>
    </w:p>
    <w:p w:rsidRDefault="00C04133" w:rsidP="00091511" w:rsidR="00C04133" w:rsidRPr="00CE7D6D">
      <w:pPr>
        <w:jc w:val="both"/>
      </w:pPr>
    </w:p>
    <w:p w:rsidRDefault="0036508C" w:rsidP="0036508C" w:rsidR="0036508C" w:rsidRPr="00CE7D6D">
      <w:pPr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0A6D60">
        <w:t>379/17</w:t>
      </w:r>
      <w:r w:rsidR="00852B0D" w:rsidRPr="00CE7D6D">
        <w:t>-</w:t>
      </w:r>
      <w:r w:rsidR="009230A6">
        <w:t>8</w:t>
      </w:r>
      <w:r w:rsidR="00433D1F" w:rsidRPr="00CE7D6D">
        <w:t xml:space="preserve"> </w:t>
      </w:r>
      <w:r w:rsidRPr="00CE7D6D">
        <w:t xml:space="preserve">od </w:t>
      </w:r>
      <w:r w:rsidR="000A6D60">
        <w:t>20</w:t>
      </w:r>
      <w:r w:rsidR="0094184A" w:rsidRPr="00CE7D6D">
        <w:t xml:space="preserve">. </w:t>
      </w:r>
      <w:r w:rsidR="000A6D60">
        <w:t>rujna 2017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71/15</w:t>
      </w:r>
      <w:r w:rsidR="009230A6">
        <w:t xml:space="preserve"> i 104/17</w:t>
      </w:r>
      <w:r w:rsidRPr="00CE7D6D">
        <w:t>) određeno je da se nekretnina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</w:p>
    <w:p w:rsidRDefault="0039490D" w:rsidP="00A3702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94184A" w:rsidRPr="00CE7D6D">
        <w:t>nekretinini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 </w:t>
      </w:r>
      <w:r w:rsidR="00317FF4">
        <w:t xml:space="preserve">HRVATSKE BANKE ZA OBNOVU I RAZVITAK, OIB: 26702280390, Strossmayerov trg </w:t>
      </w:r>
      <w:r w:rsidR="00317FF4">
        <w:lastRenderedPageBreak/>
        <w:t>9, Zagreb i ZAGREBAČKE BANKE d.d., OIB: 92963223473, Trg Bana Josipa Jelačića 10, Zagreb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3565F2">
        <w:t>21</w:t>
      </w:r>
      <w:r w:rsidR="00FB3639" w:rsidRPr="00CE7D6D">
        <w:t>.</w:t>
      </w:r>
      <w:r w:rsidR="000A6D60">
        <w:t xml:space="preserve"> </w:t>
      </w:r>
      <w:r w:rsidR="00E256CB">
        <w:t>veljače</w:t>
      </w:r>
      <w:r w:rsidR="000A6D60">
        <w:t xml:space="preserve"> 2018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39490D" w:rsidP="0039490D" w:rsidR="0039490D" w:rsidRPr="00CE7D6D">
      <w:pPr>
        <w:jc w:val="both"/>
      </w:pP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="00006969" w:rsidRPr="00CE7D6D">
        <w:rPr>
          <w:b/>
        </w:rPr>
        <w:tab/>
      </w:r>
      <w:r w:rsidR="00CE0CC5" w:rsidRPr="00CE7D6D">
        <w:rPr>
          <w:b/>
        </w:rPr>
        <w:t>S</w:t>
      </w:r>
      <w:r w:rsidRPr="00CE7D6D">
        <w:t>u</w:t>
      </w:r>
      <w:r w:rsidR="00852B0D" w:rsidRPr="00CE7D6D">
        <w:t>tkinja</w:t>
      </w:r>
    </w:p>
    <w:p w:rsidRDefault="00006969" w:rsidP="0039490D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17FF4" w:rsidP="003F1AFB" w:rsidR="003F1AFB" w:rsidRPr="00CE7D6D">
      <w:pPr>
        <w:jc w:val="both"/>
      </w:pPr>
      <w:r>
        <w:t>Pouka o pravnom lijeku: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0A6D60" w:rsidP="0039490D" w:rsidR="0039490D" w:rsidRPr="00CE7D6D">
      <w:pPr>
        <w:numPr>
          <w:ilvl w:val="0"/>
          <w:numId w:val="1"/>
        </w:numPr>
        <w:jc w:val="both"/>
      </w:pPr>
      <w:r>
        <w:t>stečajni</w:t>
      </w:r>
      <w:r w:rsidR="00A37023" w:rsidRPr="00CE7D6D">
        <w:t xml:space="preserve"> upravitelj </w:t>
      </w:r>
      <w:r>
        <w:t>Frane Zvonimir Negro</w:t>
      </w:r>
      <w:r w:rsidR="00A37023" w:rsidRPr="00CE7D6D">
        <w:t>,</w:t>
      </w:r>
    </w:p>
    <w:p w:rsidRDefault="00855B7A" w:rsidP="00E477F9" w:rsidR="00E477F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E256CB">
        <w:t>Šibeniku,</w:t>
      </w:r>
      <w:r w:rsidR="00433D1F" w:rsidRPr="00CE7D6D">
        <w:t xml:space="preserve"> </w:t>
      </w:r>
    </w:p>
    <w:p w:rsidRDefault="00317FF4" w:rsidP="00317FF4" w:rsidR="00317FF4">
      <w:pPr>
        <w:pStyle w:val="Odlomakpopisa"/>
        <w:numPr>
          <w:ilvl w:val="0"/>
          <w:numId w:val="1"/>
        </w:numPr>
        <w:jc w:val="both"/>
      </w:pPr>
      <w:r>
        <w:t xml:space="preserve">HRVATSKA BANKA ZA OBNOVU I RAZVITAK, Strossmayerov trg 9, Zagreb </w:t>
      </w:r>
    </w:p>
    <w:p w:rsidRDefault="00317FF4" w:rsidP="00317FF4" w:rsidR="00317FF4">
      <w:pPr>
        <w:pStyle w:val="Odlomakpopisa"/>
        <w:numPr>
          <w:ilvl w:val="0"/>
          <w:numId w:val="1"/>
        </w:numPr>
        <w:jc w:val="both"/>
      </w:pPr>
      <w:r>
        <w:t>ZAGREBAČKA BANKA d.d., Trg Bana Josipa Jelačića 10, Zagreb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e-oglasna ploča suda</w:t>
      </w:r>
      <w:r w:rsidR="00E256CB">
        <w:t>,</w:t>
      </w:r>
      <w:r w:rsidRPr="00CE7D6D">
        <w:t xml:space="preserve">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033BA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0A6D60">
      <w:t>379/17</w:t>
    </w:r>
    <w:r>
      <w:t>-</w:t>
    </w:r>
    <w:r w:rsidR="003565F2">
      <w:t>34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A6D60"/>
    <w:rsid w:val="000B115F"/>
    <w:rsid w:val="000B4A2B"/>
    <w:rsid w:val="000C0DBD"/>
    <w:rsid w:val="000C25E6"/>
    <w:rsid w:val="000E7588"/>
    <w:rsid w:val="00111A9F"/>
    <w:rsid w:val="00111CB9"/>
    <w:rsid w:val="00117C04"/>
    <w:rsid w:val="00121333"/>
    <w:rsid w:val="00136BC2"/>
    <w:rsid w:val="0014527C"/>
    <w:rsid w:val="00152EDC"/>
    <w:rsid w:val="0016253F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078D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17FF4"/>
    <w:rsid w:val="00331223"/>
    <w:rsid w:val="003565F2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5CA4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033BA"/>
    <w:rsid w:val="00915573"/>
    <w:rsid w:val="009230A6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208C8"/>
    <w:rsid w:val="00E256CB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A6D6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3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3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A6D6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3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3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EA9D3-BBD4-4EAC-A3B6-2E9418F99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2174</properties:Characters>
  <properties:Lines>76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2018-02-14T07:03:00Z</dcterms:created>
  <dc:creator>Srđan Gavranić</dc:creator>
  <cp:lastModifiedBy>Ante Rubelj</cp:lastModifiedBy>
  <cp:lastPrinted>2016-09-21T08:00:00Z</cp:lastPrinted>
  <dcterms:modified xmlns:xsi="http://www.w3.org/2001/XMLSchema-instance" xsi:type="dcterms:W3CDTF">2018-02-23T08:20:00Z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St-379-17 4660-28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