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c3fe5" w14:paraId="fdc3fe5" w:rsidRDefault="00BD1395" w:rsidP="00BD1395" w:rsidR="00BD1395">
      <w:pPr>
        <w:pStyle w:val="Zaglavlje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ab/>
      </w:r>
      <w:r>
        <w:rPr>
          <w:lang w:val="hr-HR"/>
        </w:rPr>
        <w:tab/>
      </w:r>
    </w:p>
    <w:p w:rsidRDefault="00BD1395" w:rsidP="00BD1395" w:rsidR="00BD1395">
      <w:pPr>
        <w:pStyle w:val="Zaglavlje"/>
        <w:rPr>
          <w:lang w:val="hr-HR"/>
        </w:rPr>
      </w:pPr>
    </w:p>
    <w:p w:rsidRDefault="00BD1395" w:rsidP="00BD1395" w:rsidR="00BD1395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>55. St-3238/2015</w:t>
      </w:r>
    </w:p>
    <w:p w:rsidRDefault="00BD1395" w:rsidP="00BD1395" w:rsidR="00BD1395">
      <w:pPr>
        <w:pStyle w:val="Zaglavlje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842645</wp:posOffset>
            </wp:positionH>
            <wp:positionV relativeFrom="paragraph">
              <wp:posOffset>42545</wp:posOffset>
            </wp:positionV>
            <wp:extent cy="819150" cx="62928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D1395" w:rsidP="00BD1395" w:rsidR="00BD1395">
      <w:pPr>
        <w:pStyle w:val="Zaglavlje"/>
        <w:rPr>
          <w:rFonts w:hAnsi="Times New Roman" w:ascii="Times New Roman"/>
          <w:lang w:val="hr-HR"/>
        </w:rPr>
      </w:pPr>
    </w:p>
    <w:p w:rsidRDefault="00BD1395" w:rsidP="00BD1395" w:rsidR="00BD1395">
      <w:pPr>
        <w:pStyle w:val="Zaglavlje"/>
        <w:rPr>
          <w:rFonts w:hAnsi="Times New Roman" w:ascii="Times New Roman"/>
          <w:lang w:val="hr-HR"/>
        </w:rPr>
      </w:pPr>
    </w:p>
    <w:p w:rsidRDefault="00BD1395" w:rsidP="00BD1395" w:rsidR="00BD1395">
      <w:pPr>
        <w:pStyle w:val="Zaglavlje"/>
        <w:ind w:left="567"/>
        <w:rPr>
          <w:rFonts w:hAnsi="Times New Roman" w:ascii="Times New Roman"/>
          <w:lang w:val="hr-HR"/>
        </w:rPr>
      </w:pPr>
    </w:p>
    <w:p w:rsidRDefault="00BD1395" w:rsidP="00BD1395" w:rsidR="00BD1395">
      <w:pPr>
        <w:pStyle w:val="Zaglavlje"/>
        <w:ind w:left="567"/>
        <w:rPr>
          <w:rFonts w:hAnsi="Times New Roman" w:ascii="Times New Roman"/>
          <w:lang w:val="hr-HR"/>
        </w:rPr>
      </w:pPr>
    </w:p>
    <w:p w:rsidRDefault="00BD1395" w:rsidP="00BD1395" w:rsidR="00BD1395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BD1395" w:rsidP="00BD1395" w:rsidR="00BD1395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BD1395" w:rsidP="00BD1395" w:rsidR="00BD1395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Zagreb, Amruševa 2/II, desno (p.p. 455)</w:t>
      </w:r>
    </w:p>
    <w:p w:rsidRDefault="00BD1395" w:rsidP="00BD1395" w:rsidR="00BD1395">
      <w:pPr>
        <w:pStyle w:val="Zaglavlje"/>
      </w:pPr>
    </w:p>
    <w:p w:rsidRDefault="00BD1395" w:rsidP="00BD1395" w:rsidR="00BD1395">
      <w:pPr>
        <w:rPr>
          <w:rFonts w:hAnsi="Times New Roman" w:ascii="Times New Roman"/>
          <w:szCs w:val="24"/>
          <w:lang w:val="hr-HR"/>
        </w:rPr>
      </w:pPr>
    </w:p>
    <w:p w:rsidRDefault="00BD1395" w:rsidP="00BD1395" w:rsidR="00BD1395">
      <w:pPr>
        <w:jc w:val="center"/>
        <w:rPr>
          <w:rFonts w:hAnsi="Times New Roman" w:ascii="Times New Roman"/>
          <w:szCs w:val="24"/>
          <w:lang w:val="hr-HR"/>
        </w:rPr>
      </w:pPr>
    </w:p>
    <w:p w:rsidRDefault="00BD1395" w:rsidP="00BD1395" w:rsidR="00BD1395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BD1395" w:rsidP="00BD1395" w:rsidR="00BD1395">
      <w:pPr>
        <w:jc w:val="center"/>
        <w:rPr>
          <w:rFonts w:hAnsi="Times New Roman" w:ascii="Times New Roman"/>
          <w:szCs w:val="24"/>
          <w:lang w:val="hr-HR"/>
        </w:rPr>
      </w:pPr>
    </w:p>
    <w:p w:rsidRDefault="00BD1395" w:rsidP="00BD1395" w:rsidR="00BD1395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BD1395" w:rsidP="00BD1395" w:rsidR="00BD1395">
      <w:pPr>
        <w:jc w:val="center"/>
        <w:rPr>
          <w:rFonts w:hAnsi="Times New Roman" w:ascii="Times New Roman"/>
          <w:szCs w:val="24"/>
          <w:lang w:val="hr-HR"/>
        </w:rPr>
      </w:pPr>
    </w:p>
    <w:p w:rsidRDefault="00BD1395" w:rsidP="00BD1395" w:rsidR="00BD139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sucu pojedincu Boženi Zajec u skraćenom stečajnom postupku pokrenutim nad dužnikom TT transport </w:t>
      </w:r>
      <w:r>
        <w:rPr>
          <w:rFonts w:hAnsi="Times New Roman" w:ascii="Times New Roman"/>
          <w:szCs w:val="24"/>
        </w:rPr>
        <w:t>d.o.o., OIB: 25320762673, Gorica Svetojanska</w:t>
      </w:r>
      <w:r>
        <w:rPr>
          <w:rFonts w:hAnsi="Times New Roman" w:ascii="Times New Roman"/>
          <w:szCs w:val="24"/>
          <w:lang w:val="hr-HR"/>
        </w:rPr>
        <w:t xml:space="preserve">, Belčići 23 A, dana 03. veljače 2016. godine,  </w:t>
      </w:r>
    </w:p>
    <w:p w:rsidRDefault="00BD1395" w:rsidP="00BD1395" w:rsidR="00BD1395">
      <w:pPr>
        <w:jc w:val="both"/>
        <w:rPr>
          <w:rFonts w:hAnsi="Times New Roman" w:ascii="Times New Roman"/>
          <w:szCs w:val="24"/>
          <w:lang w:val="hr-HR"/>
        </w:rPr>
      </w:pPr>
    </w:p>
    <w:p w:rsidRDefault="00BD1395" w:rsidP="00BD1395" w:rsidR="00BD1395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BD1395" w:rsidP="00BD1395" w:rsidR="00BD1395">
      <w:pPr>
        <w:jc w:val="center"/>
        <w:rPr>
          <w:rFonts w:hAnsi="Times New Roman" w:ascii="Times New Roman"/>
          <w:szCs w:val="24"/>
          <w:lang w:val="hr-HR"/>
        </w:rPr>
      </w:pPr>
    </w:p>
    <w:p w:rsidRDefault="00BD1395" w:rsidP="00BD1395" w:rsidR="00BD1395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I/</w:t>
      </w:r>
      <w:r>
        <w:rPr>
          <w:rFonts w:hAnsi="Times New Roman" w:ascii="Times New Roman"/>
          <w:szCs w:val="24"/>
        </w:rPr>
        <w:tab/>
        <w:t>Otvara se stečajni postupak nad dužnikom TT transport d.o.o., OIB: 25320762673, Gorica Svetojanska, Belčići 23 A.</w:t>
      </w:r>
    </w:p>
    <w:p w:rsidRDefault="00BD1395" w:rsidP="00BD1395" w:rsidR="00BD1395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BD1395" w:rsidP="00BD1395" w:rsidR="00BD1395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postupak otvoren je dana 03. veljače 2016. godine u 10 sati i 35 minuta, kada je ovo rješenje objavljeno na mrežnoj stranici e-Oglasna ploča ovog suda.</w:t>
      </w:r>
    </w:p>
    <w:p w:rsidRDefault="00BD1395" w:rsidP="00BD1395" w:rsidR="00BD1395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BD1395" w:rsidP="00BD1395" w:rsidR="00BD139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II/</w:t>
      </w:r>
      <w:r>
        <w:rPr>
          <w:rFonts w:hAnsi="Times New Roman" w:ascii="Times New Roman"/>
          <w:szCs w:val="24"/>
        </w:rPr>
        <w:tab/>
        <w:t>Za stečajnog upravitelja imenuje se Zdravka Bošković , OIB: 45297566962, iz Samobora, Ćirilometodska 26a.</w:t>
      </w:r>
    </w:p>
    <w:p w:rsidRDefault="00BD1395" w:rsidP="00BD1395" w:rsidR="00BD1395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BD1395" w:rsidP="00BD1395" w:rsidR="00BD1395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III/</w:t>
      </w:r>
      <w:r>
        <w:rPr>
          <w:rFonts w:hAnsi="Times New Roman" w:ascii="Times New Roman"/>
          <w:szCs w:val="24"/>
        </w:rPr>
        <w:tab/>
        <w:t>Zaključuje se stečajni postupak nad dužnikom TT transport d.o.o., OIB: 25320762673, Gorica Svetojanska, Belčići 23 A.</w:t>
      </w:r>
    </w:p>
    <w:p w:rsidRDefault="00BD1395" w:rsidP="00BD1395" w:rsidR="00BD1395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BD1395" w:rsidP="00BD1395" w:rsidR="00BD1395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IV/</w:t>
      </w:r>
      <w:r>
        <w:rPr>
          <w:rFonts w:hAnsi="Times New Roman" w:ascii="Times New Roman"/>
          <w:szCs w:val="24"/>
        </w:rPr>
        <w:tab/>
        <w:t>Nakon po pravomoćnosti ovog rješenja dužnik će se  brisati iz sudskog registra.</w:t>
      </w:r>
    </w:p>
    <w:p w:rsidRDefault="00BD1395" w:rsidP="00BD1395" w:rsidR="00BD1395">
      <w:pPr>
        <w:jc w:val="both"/>
        <w:rPr>
          <w:rFonts w:hAnsi="Times New Roman" w:ascii="Times New Roman"/>
          <w:szCs w:val="24"/>
          <w:lang w:val="hr-HR"/>
        </w:rPr>
      </w:pPr>
    </w:p>
    <w:p w:rsidRDefault="00BD1395" w:rsidP="00BD1395" w:rsidR="00BD1395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BD1395" w:rsidP="00BD1395" w:rsidR="00BD1395">
      <w:pPr>
        <w:jc w:val="both"/>
        <w:rPr>
          <w:rFonts w:hAnsi="Times New Roman" w:ascii="Times New Roman"/>
          <w:szCs w:val="24"/>
          <w:lang w:val="hr-HR"/>
        </w:rPr>
      </w:pPr>
    </w:p>
    <w:p w:rsidRDefault="00BD1395" w:rsidP="00BD1395" w:rsidR="00BD139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RC Zagreb, Podružnica Zagreb (dalje: FINA), temeljem odredbe čl. 444. </w:t>
      </w:r>
      <w:r>
        <w:rPr>
          <w:rFonts w:hAnsi="Times New Roman" w:ascii="Times New Roman"/>
          <w:lang w:val="hr-HR"/>
        </w:rPr>
        <w:t>Stečajnog zakona (NN 71/15, dalje SZ).</w:t>
      </w:r>
    </w:p>
    <w:p w:rsidRDefault="00BD1395" w:rsidP="00BD1395" w:rsidR="00BD1395">
      <w:pPr>
        <w:jc w:val="both"/>
        <w:rPr>
          <w:rFonts w:hAnsi="Times New Roman" w:ascii="Times New Roman"/>
          <w:lang w:val="hr-HR"/>
        </w:rPr>
      </w:pPr>
    </w:p>
    <w:p w:rsidRDefault="00BD1395" w:rsidP="00BD1395" w:rsidR="00BD1395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Oglasom od 4. prosinca 2015. godine pozvane su </w:t>
      </w:r>
      <w:r>
        <w:rPr>
          <w:rFonts w:hAnsi="Times New Roman" w:ascii="Times New Roman"/>
        </w:rPr>
        <w:t>osobe ovlaštene za zastupanje dužnika po zakonu u roku 15 dana od dana objave oglasa, pozivom na gornji broj spisa, podnijeti sudu javnobilježnički ovjerovljen popis imovine i obveza na propisanom obrascu. 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BD1395" w:rsidP="00BD1395" w:rsidR="00BD1395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2 -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55 St-3238/15</w:t>
      </w:r>
    </w:p>
    <w:p w:rsidRDefault="00BD1395" w:rsidP="00BD1395" w:rsidR="00BD1395" w:rsidRPr="00BD1395">
      <w:pPr>
        <w:jc w:val="both"/>
        <w:rPr>
          <w:rFonts w:hAnsi="Times New Roman" w:ascii="Times New Roman"/>
        </w:rPr>
      </w:pPr>
    </w:p>
    <w:p w:rsidRDefault="00BD1395" w:rsidP="00BD1395" w:rsidR="00BD1395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D1395" w:rsidP="00BD1395" w:rsidR="00BD139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BD1395" w:rsidP="00BD1395" w:rsidR="00BD1395">
      <w:pPr>
        <w:jc w:val="both"/>
        <w:rPr>
          <w:rFonts w:hAnsi="Times New Roman" w:ascii="Times New Roman"/>
          <w:lang w:val="hr-HR"/>
        </w:rPr>
      </w:pPr>
    </w:p>
    <w:p w:rsidRDefault="00BD1395" w:rsidP="00BD1395" w:rsidR="00BD1395">
      <w:pPr>
        <w:jc w:val="both"/>
        <w:rPr>
          <w:rFonts w:hAnsi="Times New Roman" w:ascii="Times New Roman"/>
          <w:lang w:val="hr-HR"/>
        </w:rPr>
      </w:pPr>
    </w:p>
    <w:p w:rsidRDefault="00BD1395" w:rsidP="00BD1395" w:rsidR="00BD1395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 03. veljače 2016. godine</w:t>
      </w:r>
    </w:p>
    <w:p w:rsidRDefault="00BD1395" w:rsidP="00BD1395" w:rsidR="00BD1395">
      <w:pPr>
        <w:jc w:val="center"/>
        <w:rPr>
          <w:rFonts w:hAnsi="Times New Roman" w:ascii="Times New Roman"/>
          <w:lang w:val="hr-HR"/>
        </w:rPr>
      </w:pPr>
    </w:p>
    <w:p w:rsidRDefault="00BD1395" w:rsidP="00BD1395" w:rsidR="00BD1395">
      <w:pPr>
        <w:jc w:val="center"/>
        <w:rPr>
          <w:rFonts w:hAnsi="Times New Roman" w:ascii="Times New Roman"/>
          <w:lang w:val="hr-HR"/>
        </w:rPr>
      </w:pPr>
    </w:p>
    <w:p w:rsidRDefault="00BD1395" w:rsidP="00BD1395" w:rsidR="00BD1395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BD1395" w:rsidP="00BD1395" w:rsidR="00BD1395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Božena Zajec</w:t>
      </w:r>
    </w:p>
    <w:p w:rsidRDefault="00BD1395" w:rsidP="00BD1395" w:rsidR="00BD13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BD1395" w:rsidP="00BD1395" w:rsidR="00BD1395">
      <w:pPr>
        <w:jc w:val="both"/>
        <w:rPr>
          <w:rFonts w:hAnsi="Times New Roman" w:ascii="Times New Roman"/>
          <w:szCs w:val="24"/>
          <w:lang w:val="hr-HR"/>
        </w:rPr>
      </w:pPr>
    </w:p>
    <w:p w:rsidRDefault="00BD1395" w:rsidP="00BD1395" w:rsidR="00BD139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BD1395" w:rsidP="00BD1395" w:rsidR="00BD139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BD1395" w:rsidP="00BD1395" w:rsidR="00BD139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D1395" w:rsidP="00BD1395" w:rsidR="00BD1395">
      <w:pPr>
        <w:jc w:val="both"/>
        <w:rPr>
          <w:rFonts w:hAnsi="Times New Roman" w:ascii="Times New Roman"/>
        </w:rPr>
      </w:pPr>
    </w:p>
    <w:p w:rsidRDefault="00BD1395" w:rsidP="00BD1395" w:rsidR="00BD1395">
      <w:pPr>
        <w:jc w:val="both"/>
        <w:rPr>
          <w:rFonts w:hAnsi="Times New Roman" w:ascii="Times New Roman"/>
        </w:rPr>
      </w:pPr>
    </w:p>
    <w:p w:rsidRDefault="00BD1395" w:rsidP="00BD1395" w:rsidR="00BD139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D1395" w:rsidP="00BD1395" w:rsidR="00BD139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BD1395" w:rsidP="00BD1395" w:rsidR="00BD139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BD1395" w:rsidP="00BD1395" w:rsidR="00BD139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BD1395" w:rsidP="00BD1395" w:rsidR="00BD139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BD1395" w:rsidP="00BD1395" w:rsidR="00BD139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BD1395" w:rsidP="00BD1395" w:rsidR="00BD139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</w:p>
    <w:p w:rsidRDefault="00BD1395" w:rsidP="00BD1395" w:rsidR="00BD139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BD1395" w:rsidP="00BD1395" w:rsidR="00BD1395">
      <w:pPr>
        <w:jc w:val="both"/>
        <w:rPr>
          <w:rFonts w:hAnsi="Times New Roman" w:ascii="Times New Roman"/>
          <w:sz w:val="22"/>
          <w:lang w:val="hr-HR"/>
        </w:rPr>
      </w:pPr>
    </w:p>
    <w:p w:rsidRDefault="00BD1395" w:rsidP="00BD1395" w:rsidR="00BD1395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BD1395" w:rsidP="00BD1395" w:rsidR="00BD1395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BD1395" w:rsidP="00BD1395" w:rsidR="00BD1395">
      <w:pPr>
        <w:jc w:val="center"/>
        <w:rPr>
          <w:sz w:val="32"/>
          <w:u w:val="single"/>
          <w:lang w:val="hr-HR"/>
        </w:rPr>
      </w:pPr>
    </w:p>
    <w:p w:rsidRDefault="00BD1395" w:rsidP="00BD1395" w:rsidR="00BD1395"/>
    <w:p w:rsidRDefault="00C95241" w:rsidR="00C95241"/>
    <w:sectPr w:rsidR="00C9524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8751B84"/>
    <w:multiLevelType w:val="hybridMultilevel"/>
    <w:tmpl w:val="BC0E0102"/>
    <w:lvl w:tplc="8BAA7298" w:ilvl="0">
      <w:numFmt w:val="bullet"/>
      <w:lvlText w:val="-"/>
      <w:lvlJc w:val="left"/>
      <w:pPr>
        <w:ind w:hanging="360" w:left="3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66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3685"/>
    <w:rsid w:val="00135025"/>
    <w:rsid w:val="00181F4E"/>
    <w:rsid w:val="00723685"/>
    <w:rsid w:val="00B16E23"/>
    <w:rsid w:val="00BD1395"/>
    <w:rsid w:val="00C95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1395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BD1395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semiHidden/>
    <w:unhideWhenUsed/>
    <w:rsid w:val="00BD139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BD1395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BD139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6E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6E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6E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6E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6E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1395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BD1395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semiHidden/>
    <w:unhideWhenUsed/>
    <w:rsid w:val="00BD139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BD1395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BD139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6E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6E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6E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6E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6E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1429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83616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3238</izvorni_sadrzaj>
    <derivirana_varijabla naziv="DomainObject.Predmet.Broj_1">3238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St-3238/2015</izvorni_sadrzaj>
    <derivirana_varijabla naziv="DomainObject.Predmet.OznakaBroj_1">St-3238/2015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TT transport d.o.o. zastupanog po punomoćniku DAMIR PLANTAŠ</izvorni_sadrzaj>
    <derivirana_varijabla naziv="DomainObject.Predmet.ProtustrankaFormated_1">  TT transport d.o.o. zastupanog po punomoćniku DAMIR PLANTAŠ</derivirana_varijabla>
  </DomainObject.Predmet.ProtustrankaFormated>
  <DomainObject.Predmet.ProtustrankaFormatedOIB>
    <izvorni_sadrzaj>  TT transport d.o.o., OIB 25320762673 zastupanog po punomoćniku DAMIR PLANTAŠ</izvorni_sadrzaj>
    <derivirana_varijabla naziv="DomainObject.Predmet.ProtustrankaFormatedOIB_1">  TT transport d.o.o., OIB 25320762673 zastupanog po punomoćniku DAMIR PLANTAŠ</derivirana_varijabla>
  </DomainObject.Predmet.ProtustrankaFormatedOIB>
  <DomainObject.Predmet.ProtustrankaFormatedWithAdress>
    <izvorni_sadrzaj> TT transport d.o.o., Belčići 23/A, 10450 Gorica Svetojanska zastupanog po punomoćniku DAMIR PLANTAŠ</izvorni_sadrzaj>
    <derivirana_varijabla naziv="DomainObject.Predmet.ProtustrankaFormatedWithAdress_1"> TT transport d.o.o., Belčići 23/A, 10450 Gorica Svetojanska zastupanog po punomoćniku DAMIR PLANTAŠ</derivirana_varijabla>
  </DomainObject.Predmet.ProtustrankaFormatedWithAdress>
  <DomainObject.Predmet.ProtustrankaFormatedWithAdressOIB>
    <izvorni_sadrzaj> TT transport d.o.o., OIB 25320762673, Belčići 23/A, 10450 Gorica Svetojanska zastupanog po punomoćniku DAMIR PLANTAŠ</izvorni_sadrzaj>
    <derivirana_varijabla naziv="DomainObject.Predmet.ProtustrankaFormatedWithAdressOIB_1"> TT transport d.o.o., OIB 25320762673, Belčići 23/A, 10450 Gorica Svetojanska zastupanog po punomoćniku DAMIR PLANTAŠ</derivirana_varijabla>
  </DomainObject.Predmet.ProtustrankaFormatedWithAdressOIB>
  <DomainObject.Predmet.ProtustrankaWithAdress>
    <izvorni_sadrzaj>TT transport d.o.o. Belčići 23/A, 10450 Gorica Svetojanska</izvorni_sadrzaj>
    <derivirana_varijabla naziv="DomainObject.Predmet.ProtustrankaWithAdress_1">TT transport d.o.o. Belčići 23/A, 10450 Gorica Svetojanska</derivirana_varijabla>
  </DomainObject.Predmet.ProtustrankaWithAdress>
  <DomainObject.Predmet.ProtustrankaWithAdressOIB>
    <izvorni_sadrzaj>TT transport d.o.o., OIB 25320762673, Belčići 23/A, 10450 Gorica Svetojanska</izvorni_sadrzaj>
    <derivirana_varijabla naziv="DomainObject.Predmet.ProtustrankaWithAdressOIB_1">TT transport d.o.o., OIB 25320762673, Belčići 23/A, 10450 Gorica Svetojanska</derivirana_varijabla>
  </DomainObject.Predmet.ProtustrankaWithAdressOIB>
  <DomainObject.Predmet.ProtustrankaNazivFormated>
    <izvorni_sadrzaj>TT transport d.o.o.</izvorni_sadrzaj>
    <derivirana_varijabla naziv="DomainObject.Predmet.ProtustrankaNazivFormated_1">TT transport d.o.o.</derivirana_varijabla>
  </DomainObject.Predmet.ProtustrankaNazivFormated>
  <DomainObject.Predmet.ProtustrankaNazivFormatedOIB>
    <izvorni_sadrzaj>TT transport d.o.o., OIB 25320762673</izvorni_sadrzaj>
    <derivirana_varijabla naziv="DomainObject.Predmet.ProtustrankaNazivFormatedOIB_1">TT transport d.o.o., OIB 25320762673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TT transport d.o.o. zastupanog po punomoćniku DAMIR PLANTAŠ</item>
    </izvorni_sadrzaj>
    <derivirana_varijabla naziv="DomainObject.Predmet.ProtuStrankaListFormated_1">
      <item>TT transport d.o.o. zastupanog po punomoćniku DAMIR PLANTAŠ</item>
    </derivirana_varijabla>
  </DomainObject.Predmet.ProtuStrankaListFormated>
  <DomainObject.Predmet.ProtuStrankaListFormatedOIB>
    <izvorni_sadrzaj>
      <item>TT transport d.o.o., OIB 25320762673 zastupanog po punomoćniku DAMIR PLANTAŠ</item>
    </izvorni_sadrzaj>
    <derivirana_varijabla naziv="DomainObject.Predmet.ProtuStrankaListFormatedOIB_1">
      <item>TT transport d.o.o., OIB 25320762673 zastupanog po punomoćniku DAMIR PLANTAŠ</item>
    </derivirana_varijabla>
  </DomainObject.Predmet.ProtuStrankaListFormatedOIB>
  <DomainObject.Predmet.ProtuStrankaListFormatedWithAdress>
    <izvorni_sadrzaj>
      <item>TT transport d.o.o., Belčići 23/A, 10450 Gorica Svetojanska zastupanog po punomoćniku DAMIR PLANTAŠ</item>
    </izvorni_sadrzaj>
    <derivirana_varijabla naziv="DomainObject.Predmet.ProtuStrankaListFormatedWithAdress_1">
      <item>TT transport d.o.o., Belčići 23/A, 10450 Gorica Svetojanska zastupanog po punomoćniku DAMIR PLANTAŠ</item>
    </derivirana_varijabla>
  </DomainObject.Predmet.ProtuStrankaListFormatedWithAdress>
  <DomainObject.Predmet.ProtuStrankaListFormatedWithAdressOIB>
    <izvorni_sadrzaj>
      <item>TT transport d.o.o., OIB 25320762673, Belčići 23/A, 10450 Gorica Svetojanska zastupanog po punomoćniku DAMIR PLANTAŠ</item>
    </izvorni_sadrzaj>
    <derivirana_varijabla naziv="DomainObject.Predmet.ProtuStrankaListFormatedWithAdressOIB_1">
      <item>TT transport d.o.o., OIB 25320762673, Belčići 23/A, 10450 Gorica Svetojanska zastupanog po punomoćniku DAMIR PLANTAŠ</item>
    </derivirana_varijabla>
  </DomainObject.Predmet.ProtuStrankaListFormatedWithAdressOIB>
  <DomainObject.Predmet.ProtuStrankaListNazivFormated>
    <izvorni_sadrzaj>
      <item>TT transport d.o.o.</item>
    </izvorni_sadrzaj>
    <derivirana_varijabla naziv="DomainObject.Predmet.ProtuStrankaListNazivFormated_1">
      <item>TT transport d.o.o.</item>
    </derivirana_varijabla>
  </DomainObject.Predmet.ProtuStrankaListNazivFormated>
  <DomainObject.Predmet.ProtuStrankaListNazivFormatedOIB>
    <izvorni_sadrzaj>
      <item>TT transport d.o.o., OIB 25320762673</item>
    </izvorni_sadrzaj>
    <derivirana_varijabla naziv="DomainObject.Predmet.ProtuStrankaListNazivFormatedOIB_1">
      <item>TT transport d.o.o., OIB 25320762673</item>
    </derivirana_varijabla>
  </DomainObject.Predmet.ProtuStrankaListNazivFormatedOIB>
  <DomainObject.Predmet.OstaliListFormated>
    <izvorni_sadrzaj>
      <item>DAMIR PLANTAŠ punomoćnik sudionika u postupku TT transport d.o.o.</item>
    </izvorni_sadrzaj>
    <derivirana_varijabla naziv="DomainObject.Predmet.OstaliListFormated_1">
      <item>DAMIR PLANTAŠ punomoćnik sudionika u postupku TT transport d.o.o.</item>
    </derivirana_varijabla>
  </DomainObject.Predmet.OstaliListFormated>
  <DomainObject.Predmet.OstaliListFormatedOIB>
    <izvorni_sadrzaj>
      <item>DAMIR PLANTAŠ, OIB 65900250320 punomoćnik sudionika u postupku TT transport d.o.o.</item>
    </izvorni_sadrzaj>
    <derivirana_varijabla naziv="DomainObject.Predmet.OstaliListFormatedOIB_1">
      <item>DAMIR PLANTAŠ, OIB 65900250320 punomoćnik sudionika u postupku TT transport d.o.o.</item>
    </derivirana_varijabla>
  </DomainObject.Predmet.OstaliListFormatedOIB>
  <DomainObject.Predmet.OstaliListFormatedWithAdress>
    <izvorni_sadrzaj>
      <item>DAMIR PLANTAŠ, Belčići 23/A, 10453 Gorica Svetojanska punomoćnik sudionika u postupku TT transport d.o.o.</item>
    </izvorni_sadrzaj>
    <derivirana_varijabla naziv="DomainObject.Predmet.OstaliListFormatedWithAdress_1">
      <item>DAMIR PLANTAŠ, Belčići 23/A, 10453 Gorica Svetojanska punomoćnik sudionika u postupku TT transport d.o.o.</item>
    </derivirana_varijabla>
  </DomainObject.Predmet.OstaliListFormatedWithAdress>
  <DomainObject.Predmet.OstaliListFormatedWithAdressOIB>
    <izvorni_sadrzaj>
      <item>DAMIR PLANTAŠ, OIB 65900250320, Belčići 23/A, 10453 Gorica Svetojanska punomoćnik sudionika u postupku TT transport d.o.o.</item>
    </izvorni_sadrzaj>
    <derivirana_varijabla naziv="DomainObject.Predmet.OstaliListFormatedWithAdressOIB_1">
      <item>DAMIR PLANTAŠ, OIB 65900250320, Belčići 23/A, 10453 Gorica Svetojanska punomoćnik sudionika u postupku TT transport d.o.o.</item>
    </derivirana_varijabla>
  </DomainObject.Predmet.OstaliListFormatedWithAdressOIB>
  <DomainObject.Predmet.OstaliListNazivFormated>
    <izvorni_sadrzaj>
      <item>DAMIR PLANTAŠ</item>
    </izvorni_sadrzaj>
    <derivirana_varijabla naziv="DomainObject.Predmet.OstaliListNazivFormated_1">
      <item>DAMIR PLANTAŠ</item>
    </derivirana_varijabla>
  </DomainObject.Predmet.OstaliListNazivFormated>
  <DomainObject.Predmet.OstaliListNazivFormatedOIB>
    <izvorni_sadrzaj>
      <item>DAMIR PLANTAŠ, OIB 65900250320</item>
    </izvorni_sadrzaj>
    <derivirana_varijabla naziv="DomainObject.Predmet.OstaliListNazivFormatedOIB_1">
      <item>DAMIR PLANTAŠ, OIB 65900250320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TT transport d.o.o.</izvorni_sadrzaj>
    <derivirana_varijabla naziv="DomainObject.Predmet.ProtustrankaIDrugi_1">TT transport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TT transport d.o.o., OIB 25320762673, Belčići 23/A, 10450 Gorica Svetojanska</izvorni_sadrzaj>
    <derivirana_varijabla naziv="DomainObject.Predmet.ProtustrankaIDrugiAdressOIB_1">TT transport d.o.o., OIB 25320762673, Belčići 23/A, 10450 Gorica Svetojanska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TT transport d.o.o.</item>
      <item>DAMIR PLANTAŠ</item>
    </izvorni_sadrzaj>
    <derivirana_varijabla naziv="DomainObject.Predmet.SudioniciListNaziv_1">
      <item>FINA Regionalni centar Zagreb</item>
      <item>TT transport d.o.o.</item>
      <item>DAMIR PLANTAŠ</item>
    </derivirana_varijabla>
  </DomainObject.Predmet.SudioniciListNaziv>
  <DomainObject.Predmet.SudioniciListAdressOIB>
    <izvorni_sadrzaj>
      <item>FINA Regionalni centar Zagreb, OIB 85821130368, Trg svibanjskih žrtava  1995. 1,10000 Zagreb</item>
      <item>TT transport d.o.o., OIB 25320762673, Belčići 23/A,10450 Gorica Svetojanska</item>
      <item>DAMIR PLANTAŠ, OIB 65900250320, Belčići 23/A,10453 Gorica Svetojanska</item>
    </izvorni_sadrzaj>
    <derivirana_varijabla naziv="DomainObject.Predmet.SudioniciListAdressOIB_1">
      <item>FINA Regionalni centar Zagreb, OIB 85821130368, Trg svibanjskih žrtava  1995. 1,10000 Zagreb</item>
      <item>TT transport d.o.o., OIB 25320762673, Belčići 23/A,10450 Gorica Svetojanska</item>
      <item>DAMIR PLANTAŠ, OIB 65900250320, Belčići 23/A,10453 Gorica Svetojanska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25320762673</item>
      <item>, OIB 65900250320</item>
    </izvorni_sadrzaj>
    <derivirana_varijabla naziv="DomainObject.Predmet.SudioniciListNazivOIB_1">
      <item>, OIB 85821130368</item>
      <item>, OIB 25320762673</item>
      <item>, OIB 65900250320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Zdravka Bošković, OIB 45297566962, Ćirilometodska 26a Samobor</item>
    </izvorni_sadrzaj>
    <derivirana_varijabla naziv="DomainObject.Predmet.StecajniUpraviteljiListAddressOIB_1">
      <item>Zdravka Bošković, OIB 45297566962, Ćirilometodska 26a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393</properties:Words>
  <properties:Characters>2066</properties:Characters>
  <properties:Lines>85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2016-02-03T09:27:00Z</dcterms:created>
  <dc:creator>Marija Lukić</dc:creator>
  <dc:description/>
  <cp:keywords/>
  <cp:lastModifiedBy>Marija Lukić</cp:lastModifiedBy>
  <cp:lastPrinted>2016-02-03T09:29:00Z</cp:lastPrinted>
  <dcterms:modified xmlns:xsi="http://www.w3.org/2001/XMLSchema-instance" xsi:type="dcterms:W3CDTF">2016-02-03T09:29:00Z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