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be77" w14:paraId="693be77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3A303D">
        <w:t>40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8511A2">
        <w:t xml:space="preserve"> </w:t>
      </w:r>
      <w:r w:rsidR="00686903">
        <w:t xml:space="preserve"> </w:t>
      </w:r>
      <w:r w:rsidR="003A303D" w:rsidRPr="003A303D">
        <w:t xml:space="preserve">EURO CAR &amp; </w:t>
      </w:r>
      <w:proofErr w:type="spellStart"/>
      <w:r w:rsidR="003A303D" w:rsidRPr="003A303D">
        <w:t>NAUTIC</w:t>
      </w:r>
      <w:proofErr w:type="spellEnd"/>
      <w:r w:rsidR="003A303D" w:rsidRPr="003A303D">
        <w:t xml:space="preserve"> </w:t>
      </w:r>
      <w:proofErr w:type="spellStart"/>
      <w:r w:rsidR="003A303D" w:rsidRPr="003A303D">
        <w:t>INTERNATIONAL</w:t>
      </w:r>
      <w:proofErr w:type="spellEnd"/>
      <w:r w:rsidR="003A303D" w:rsidRPr="003A303D">
        <w:t xml:space="preserve"> d.o.o. za trgovinu i usluge</w:t>
      </w:r>
      <w:r w:rsidR="003A303D">
        <w:t xml:space="preserve"> Tenja, Dunavska 5, </w:t>
      </w:r>
      <w:proofErr w:type="spellStart"/>
      <w:r w:rsidR="003A303D">
        <w:t>OIB</w:t>
      </w:r>
      <w:proofErr w:type="spellEnd"/>
      <w:r w:rsidR="003A303D">
        <w:t xml:space="preserve">: </w:t>
      </w:r>
      <w:r w:rsidR="003A303D" w:rsidRPr="003A303D">
        <w:t>82750443287</w:t>
      </w:r>
      <w:r w:rsidR="003A303D">
        <w:t xml:space="preserve">, </w:t>
      </w:r>
      <w:proofErr w:type="spellStart"/>
      <w:r w:rsidR="003A303D">
        <w:t>MBS</w:t>
      </w:r>
      <w:proofErr w:type="spellEnd"/>
      <w:r w:rsidR="003A303D">
        <w:t xml:space="preserve">:  </w:t>
      </w:r>
      <w:r w:rsidR="003A303D" w:rsidRPr="003A303D">
        <w:t>030077804</w:t>
      </w:r>
      <w:r w:rsidR="003A303D">
        <w:t xml:space="preserve">, </w:t>
      </w:r>
      <w:r>
        <w:t xml:space="preserve">temeljem članka 430. Stečajnog zakona (Narodne novine 71/15), dana </w:t>
      </w:r>
      <w:r w:rsidR="00AE18F6">
        <w:t>1</w:t>
      </w:r>
      <w:r w:rsidR="003A303D">
        <w:t>9</w:t>
      </w:r>
      <w:r w:rsidR="008511A2">
        <w:t>. siječnja 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3A303D" w:rsidRPr="003A303D">
        <w:t xml:space="preserve">EURO CAR &amp; </w:t>
      </w:r>
      <w:proofErr w:type="spellStart"/>
      <w:r w:rsidR="003A303D" w:rsidRPr="003A303D">
        <w:t>NAUTIC</w:t>
      </w:r>
      <w:proofErr w:type="spellEnd"/>
      <w:r w:rsidR="003A303D" w:rsidRPr="003A303D">
        <w:t xml:space="preserve"> </w:t>
      </w:r>
      <w:proofErr w:type="spellStart"/>
      <w:r w:rsidR="003A303D" w:rsidRPr="003A303D">
        <w:t>INTERNATIONAL</w:t>
      </w:r>
      <w:proofErr w:type="spellEnd"/>
      <w:r w:rsidR="003A303D" w:rsidRPr="003A303D">
        <w:t xml:space="preserve"> d.o.o. za trgovinu i usluge</w:t>
      </w:r>
      <w:r w:rsidR="003A303D">
        <w:t xml:space="preserve"> Tenja, Dunavska 5, </w:t>
      </w:r>
      <w:proofErr w:type="spellStart"/>
      <w:r w:rsidR="003A303D">
        <w:t>OIB</w:t>
      </w:r>
      <w:proofErr w:type="spellEnd"/>
      <w:r w:rsidR="003A303D">
        <w:t xml:space="preserve">: </w:t>
      </w:r>
      <w:r w:rsidR="003A303D" w:rsidRPr="003A303D">
        <w:t>82750443287</w:t>
      </w:r>
      <w:r w:rsidR="003A303D">
        <w:t xml:space="preserve">, </w:t>
      </w:r>
      <w:proofErr w:type="spellStart"/>
      <w:r w:rsidR="003A303D">
        <w:t>MBS</w:t>
      </w:r>
      <w:proofErr w:type="spellEnd"/>
      <w:r w:rsidR="003A303D">
        <w:t xml:space="preserve">:  </w:t>
      </w:r>
      <w:r w:rsidR="003A303D" w:rsidRPr="003A303D">
        <w:t>030077804</w:t>
      </w:r>
      <w:r w:rsidR="003A303D">
        <w:t>.</w:t>
      </w:r>
      <w:r w:rsidR="008511A2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3A303D">
        <w:t xml:space="preserve">Igor </w:t>
      </w:r>
      <w:proofErr w:type="spellStart"/>
      <w:r w:rsidR="003A303D">
        <w:t>Lugušić</w:t>
      </w:r>
      <w:proofErr w:type="spellEnd"/>
      <w:r w:rsidR="003A303D">
        <w:t xml:space="preserve">, </w:t>
      </w:r>
      <w:proofErr w:type="spellStart"/>
      <w:r w:rsidR="003A303D">
        <w:t>OIB</w:t>
      </w:r>
      <w:proofErr w:type="spellEnd"/>
      <w:r w:rsidR="003A303D">
        <w:t xml:space="preserve">: 13762991598, Osijek, Crkvena 101,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3A303D">
        <w:t>40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AE18F6">
        <w:t>1</w:t>
      </w:r>
      <w:r w:rsidR="003A303D">
        <w:t>9</w:t>
      </w:r>
      <w:r w:rsidR="008511A2">
        <w:t>. siječnja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6A4595">
        <w:t>1</w:t>
      </w:r>
      <w:r w:rsidR="003A303D">
        <w:t>6</w:t>
      </w:r>
      <w:r w:rsidR="008511A2">
        <w:t>/3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80AF4"/>
    <w:rsid w:val="000F5F58"/>
    <w:rsid w:val="001163B9"/>
    <w:rsid w:val="001744F2"/>
    <w:rsid w:val="001B2234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53343C"/>
    <w:rsid w:val="005761C7"/>
    <w:rsid w:val="005B153D"/>
    <w:rsid w:val="006437E1"/>
    <w:rsid w:val="00647F89"/>
    <w:rsid w:val="00666AF0"/>
    <w:rsid w:val="00686903"/>
    <w:rsid w:val="006A4595"/>
    <w:rsid w:val="007961D6"/>
    <w:rsid w:val="007B34A0"/>
    <w:rsid w:val="008411CC"/>
    <w:rsid w:val="00846E43"/>
    <w:rsid w:val="008511A2"/>
    <w:rsid w:val="008E3CFD"/>
    <w:rsid w:val="00910DD3"/>
    <w:rsid w:val="00912224"/>
    <w:rsid w:val="00972793"/>
    <w:rsid w:val="00A1253E"/>
    <w:rsid w:val="00A95271"/>
    <w:rsid w:val="00AE18F6"/>
    <w:rsid w:val="00B60967"/>
    <w:rsid w:val="00B82754"/>
    <w:rsid w:val="00BC2944"/>
    <w:rsid w:val="00BD6B1F"/>
    <w:rsid w:val="00BE2BFE"/>
    <w:rsid w:val="00D03AE2"/>
    <w:rsid w:val="00D21A2C"/>
    <w:rsid w:val="00DB40AF"/>
    <w:rsid w:val="00DB5246"/>
    <w:rsid w:val="00DE0702"/>
    <w:rsid w:val="00E00CDF"/>
    <w:rsid w:val="00E34457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0AF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0AF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AF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AF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0AF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0AF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AF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AF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CAR &amp; NAUTIC INTERNATIONAL d.o.o. za trgovinu i usluge</izvorni_sadrzaj>
    <derivirana_varijabla naziv="DomainObject.Predmet.ProtustrankaFormated_1">  EURO CAR &amp; NAUTIC INTERNATIONAL d.o.o. za trgovinu i usluge</derivirana_varijabla>
  </DomainObject.Predmet.ProtustrankaFormated>
  <DomainObject.Predmet.ProtustrankaFormatedOIB>
    <izvorni_sadrzaj>  EURO CAR &amp; NAUTIC INTERNATIONAL d.o.o. za trgovinu i usluge, OIB 82750443287</izvorni_sadrzaj>
    <derivirana_varijabla naziv="DomainObject.Predmet.ProtustrankaFormatedOIB_1">  EURO CAR &amp; NAUTIC INTERNATIONAL d.o.o. za trgovinu i usluge, OIB 82750443287</derivirana_varijabla>
  </DomainObject.Predmet.ProtustrankaFormatedOIB>
  <DomainObject.Predmet.ProtustrankaFormatedWithAdress>
    <izvorni_sadrzaj> EURO CAR &amp; NAUTIC INTERNATIONAL d.o.o. za trgovinu i usluge, Dunavska 5, 31207 Tenja</izvorni_sadrzaj>
    <derivirana_varijabla naziv="DomainObject.Predmet.ProtustrankaFormatedWithAdress_1"> EURO CAR &amp; NAUTIC INTERNATIONAL d.o.o. za trgovinu i usluge, Dunavska 5, 31207 Tenja</derivirana_varijabla>
  </DomainObject.Predmet.ProtustrankaFormatedWithAdress>
  <DomainObject.Predmet.ProtustrankaFormatedWithAdressOIB>
    <izvorni_sadrzaj> EURO CAR &amp; NAUTIC INTERNATIONAL d.o.o. za trgovinu i usluge, OIB 82750443287, Dunavska 5, 31207 Tenja</izvorni_sadrzaj>
    <derivirana_varijabla naziv="DomainObject.Predmet.ProtustrankaFormatedWithAdressOIB_1"> EURO CAR &amp; NAUTIC INTERNATIONAL d.o.o. za trgovinu i usluge, OIB 82750443287, Dunavska 5, 31207 Tenja</derivirana_varijabla>
  </DomainObject.Predmet.ProtustrankaFormatedWithAdressOIB>
  <DomainObject.Predmet.ProtustrankaWithAdress>
    <izvorni_sadrzaj>EURO CAR &amp; NAUTIC INTERNATIONAL d.o.o. za trgovinu i usluge Dunavska 5, 31207 Tenja</izvorni_sadrzaj>
    <derivirana_varijabla naziv="DomainObject.Predmet.ProtustrankaWithAdress_1">EURO CAR &amp; NAUTIC INTERNATIONAL d.o.o. za trgovinu i usluge Dunavska 5, 31207 Tenja</derivirana_varijabla>
  </DomainObject.Predmet.ProtustrankaWithAdress>
  <DomainObject.Predmet.ProtustrankaWithAdressOIB>
    <izvorni_sadrzaj>EURO CAR &amp; NAUTIC INTERNATIONAL d.o.o. za trgovinu i usluge, OIB 82750443287, Dunavska 5, 31207 Tenja</izvorni_sadrzaj>
    <derivirana_varijabla naziv="DomainObject.Predmet.ProtustrankaWithAdressOIB_1">EURO CAR &amp; NAUTIC INTERNATIONAL d.o.o. za trgovinu i usluge, OIB 82750443287, Dunavska 5, 31207 Tenja</derivirana_varijabla>
  </DomainObject.Predmet.ProtustrankaWithAdressOIB>
  <DomainObject.Predmet.ProtustrankaNazivFormated>
    <izvorni_sadrzaj>EURO CAR &amp; NAUTIC INTERNATIONAL d.o.o. za trgovinu i usluge</izvorni_sadrzaj>
    <derivirana_varijabla naziv="DomainObject.Predmet.ProtustrankaNazivFormated_1">EURO CAR &amp; NAUTIC INTERNATIONAL d.o.o. za trgovinu i usluge</derivirana_varijabla>
  </DomainObject.Predmet.ProtustrankaNazivFormated>
  <DomainObject.Predmet.ProtustrankaNazivFormatedOIB>
    <izvorni_sadrzaj>EURO CAR &amp; NAUTIC INTERNATIONAL d.o.o. za trgovinu i usluge, OIB 82750443287</izvorni_sadrzaj>
    <derivirana_varijabla naziv="DomainObject.Predmet.ProtustrankaNazivFormatedOIB_1">EURO CAR &amp; NAUTIC INTERNATIONAL d.o.o. za trgovinu i usluge, OIB 82750443287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 CAR &amp; NAUTIC INTERNATIONAL d.o.o. za trgovinu i usluge</item>
    </izvorni_sadrzaj>
    <derivirana_varijabla naziv="DomainObject.Predmet.ProtuStrankaListFormated_1">
      <item>EURO CAR &amp; NAUTIC INTERNATIONAL d.o.o. za trgovinu i usluge</item>
    </derivirana_varijabla>
  </DomainObject.Predmet.ProtuStrankaListFormated>
  <DomainObject.Predmet.ProtuStrankaListFormatedOIB>
    <izvorni_sadrzaj>
      <item>EURO CAR &amp; NAUTIC INTERNATIONAL d.o.o. za trgovinu i usluge, OIB 82750443287</item>
    </izvorni_sadrzaj>
    <derivirana_varijabla naziv="DomainObject.Predmet.ProtuStrankaListFormatedOIB_1">
      <item>EURO CAR &amp; NAUTIC INTERNATIONAL d.o.o. za trgovinu i usluge, OIB 82750443287</item>
    </derivirana_varijabla>
  </DomainObject.Predmet.ProtuStrankaListFormatedOIB>
  <DomainObject.Predmet.ProtuStrankaListFormatedWithAdress>
    <izvorni_sadrzaj>
      <item>EURO CAR &amp; NAUTIC INTERNATIONAL d.o.o. za trgovinu i usluge, Dunavska 5, 31207 Tenja</item>
    </izvorni_sadrzaj>
    <derivirana_varijabla naziv="DomainObject.Predmet.ProtuStrankaListFormatedWithAdress_1">
      <item>EURO CAR &amp; NAUTIC INTERNATIONAL d.o.o. za trgovinu i usluge, Dunavska 5, 31207 Tenja</item>
    </derivirana_varijabla>
  </DomainObject.Predmet.ProtuStrankaListFormatedWithAdress>
  <DomainObject.Predmet.ProtuStrankaListFormatedWithAdressOIB>
    <izvorni_sadrzaj>
      <item>EURO CAR &amp; NAUTIC INTERNATIONAL d.o.o. za trgovinu i usluge, OIB 82750443287, Dunavska 5, 31207 Tenja</item>
    </izvorni_sadrzaj>
    <derivirana_varijabla naziv="DomainObject.Predmet.ProtuStrankaListFormatedWithAdressOIB_1">
      <item>EURO CAR &amp; NAUTIC INTERNATIONAL d.o.o. za trgovinu i usluge, OIB 82750443287, Dunavska 5, 31207 Tenja</item>
    </derivirana_varijabla>
  </DomainObject.Predmet.ProtuStrankaListFormatedWithAdressOIB>
  <DomainObject.Predmet.ProtuStrankaListNazivFormated>
    <izvorni_sadrzaj>
      <item>EURO CAR &amp; NAUTIC INTERNATIONAL d.o.o. za trgovinu i usluge</item>
    </izvorni_sadrzaj>
    <derivirana_varijabla naziv="DomainObject.Predmet.ProtuStrankaListNazivFormated_1">
      <item>EURO CAR &amp; NAUTIC INTERNATIONAL d.o.o. za trgovinu i usluge</item>
    </derivirana_varijabla>
  </DomainObject.Predmet.ProtuStrankaListNazivFormated>
  <DomainObject.Predmet.ProtuStrankaListNazivFormatedOIB>
    <izvorni_sadrzaj>
      <item>EURO CAR &amp; NAUTIC INTERNATIONAL d.o.o. za trgovinu i usluge, OIB 82750443287</item>
    </izvorni_sadrzaj>
    <derivirana_varijabla naziv="DomainObject.Predmet.ProtuStrankaListNazivFormatedOIB_1">
      <item>EURO CAR &amp; NAUTIC INTERNATIONAL d.o.o. za trgovinu i usluge, OIB 82750443287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 CAR &amp; NAUTIC INTERNATIONAL d.o.o. za trgovinu i usluge</izvorni_sadrzaj>
    <derivirana_varijabla naziv="DomainObject.Predmet.ProtustrankaIDrugi_1">EURO CAR &amp; NAUTIC INTERNATIONAL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 CAR &amp; NAUTIC INTERNATIONAL d.o.o. za trgovinu i usluge, OIB 82750443287, Dunavska 5, 31207 Tenja</izvorni_sadrzaj>
    <derivirana_varijabla naziv="DomainObject.Predmet.ProtustrankaIDrugiAdressOIB_1">EURO CAR &amp; NAUTIC INTERNATIONAL d.o.o. za trgovinu i usluge, OIB 82750443287, Dunavska 5,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 CAR &amp; NAUTIC INTERNATIONAL d.o.o. za trgovinu i usluge</item>
    </izvorni_sadrzaj>
    <derivirana_varijabla naziv="DomainObject.Predmet.SudioniciListNaziv_1">
      <item>FINA RC OSIJEK</item>
      <item>EURO CAR &amp; NAUTIC INTERNATIONAL d.o.o. za trgovinu i usluge</item>
    </derivirana_varijabla>
  </DomainObject.Predmet.SudioniciListNaziv>
  <DomainObject.Predmet.SudioniciListAdressOIB>
    <izvorni_sadrzaj>
      <item>FINA RC OSIJEK, OIB 85821130368</item>
      <item>EURO CAR &amp; NAUTIC INTERNATIONAL d.o.o. za trgovinu i usluge, OIB 82750443287, Dunavska 5,31207 Tenja</item>
    </izvorni_sadrzaj>
    <derivirana_varijabla naziv="DomainObject.Predmet.SudioniciListAdressOIB_1">
      <item>FINA RC OSIJEK, OIB 85821130368</item>
      <item>EURO CAR &amp; NAUTIC INTERNATIONAL d.o.o. za trgovinu i usluge, OIB 82750443287, Dunavska 5,31207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82750443287</item>
    </izvorni_sadrzaj>
    <derivirana_varijabla naziv="DomainObject.Predmet.SudioniciListNazivOIB_1">
      <item>, OIB 85821130368</item>
      <item>, OIB 82750443287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1959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2018-01-19T06:45:00Z</dcterms:created>
  <dc:creator>korisnik</dc:creator>
  <cp:lastModifiedBy>Ljiljana Floršić</cp:lastModifiedBy>
  <cp:lastPrinted>2018-01-15T09:04:00Z</cp:lastPrinted>
  <dcterms:modified xmlns:xsi="http://www.w3.org/2001/XMLSchema-instance" xsi:type="dcterms:W3CDTF">2018-01-19T06:47:00Z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