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4f1d" w14:paraId="f094f1d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8229E6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10FC5">
        <w:t>ST-</w:t>
      </w:r>
      <w:r w:rsidR="008229E6">
        <w:t>788/16-3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 w:rsidRPr="00F274ED">
      <w:pPr>
        <w:pStyle w:val="Zaglavlje"/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Trgovački sud u Varaždinu po sucu toga suda Meliti Poljanec</w:t>
      </w:r>
      <w:r w:rsidR="00D10FC5">
        <w:rPr>
          <w:lang w:val="hr-HR"/>
        </w:rPr>
        <w:t>-</w:t>
      </w:r>
      <w:r w:rsidRPr="00F274ED">
        <w:rPr>
          <w:lang w:val="hr-HR"/>
        </w:rPr>
        <w:t xml:space="preserve">Bubaš, kao stečajnoj sutkinji, u stečajnom predmetu, povodom prijedloga predlagatelja </w:t>
      </w:r>
      <w:r w:rsidRPr="008229E6">
        <w:rPr>
          <w:lang w:val="hr-HR"/>
        </w:rPr>
        <w:t>Financijske agencije Regionalni centar Zagreb, Podružnica Varaždin, Augusta Cesarca 2, Varaždin</w:t>
      </w:r>
      <w:r w:rsidRPr="00F274ED">
        <w:rPr>
          <w:lang w:val="hr-HR"/>
        </w:rPr>
        <w:t>,  za otvaranje stečajnog postupka nad dužnikom</w:t>
      </w:r>
      <w:r w:rsidR="00D10FC5">
        <w:rPr>
          <w:lang w:val="hr-HR"/>
        </w:rPr>
        <w:t xml:space="preserve"> </w:t>
      </w:r>
      <w:r w:rsidR="008229E6">
        <w:rPr>
          <w:lang w:val="hr-HR"/>
        </w:rPr>
        <w:t xml:space="preserve">SOKI j.d.o.o., OIB </w:t>
      </w:r>
      <w:r w:rsidR="008229E6" w:rsidRPr="008229E6">
        <w:rPr>
          <w:lang w:val="hr-HR"/>
        </w:rPr>
        <w:t>22965109814</w:t>
      </w:r>
      <w:r w:rsidR="008229E6">
        <w:rPr>
          <w:lang w:val="hr-HR"/>
        </w:rPr>
        <w:t>, Križevci, Istarska ulica 43</w:t>
      </w:r>
      <w:r w:rsidRPr="00F274ED">
        <w:rPr>
          <w:lang w:val="hr-HR"/>
        </w:rPr>
        <w:t xml:space="preserve">, dana </w:t>
      </w:r>
      <w:r w:rsidR="008229E6">
        <w:rPr>
          <w:lang w:val="hr-HR"/>
        </w:rPr>
        <w:t>14. lipnja 2016.</w:t>
      </w:r>
    </w:p>
    <w:p w:rsidRDefault="00F274ED" w:rsidP="00F274ED" w:rsidR="00F274ED" w:rsidRPr="00F274ED">
      <w:pPr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r w:rsidR="008229E6">
        <w:rPr>
          <w:lang w:val="hr-HR"/>
        </w:rPr>
        <w:t xml:space="preserve">SOKI j.d.o.o., OIB </w:t>
      </w:r>
      <w:r w:rsidR="008229E6" w:rsidRPr="008229E6">
        <w:rPr>
          <w:lang w:val="hr-HR"/>
        </w:rPr>
        <w:t>22965109814</w:t>
      </w:r>
      <w:r w:rsidR="008229E6">
        <w:rPr>
          <w:lang w:val="hr-HR"/>
        </w:rPr>
        <w:t>, Križevci, Istarska ulica 43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8229E6" w:rsidP="00F274ED" w:rsidR="00F274ED" w:rsidRPr="008229E6">
      <w:pPr>
        <w:spacing w:after="0"/>
        <w:jc w:val="center"/>
        <w:rPr>
          <w:b/>
          <w:u w:val="single"/>
          <w:lang w:val="hr-HR"/>
        </w:rPr>
      </w:pPr>
      <w:r w:rsidRPr="008229E6">
        <w:rPr>
          <w:b/>
          <w:u w:val="single"/>
          <w:lang w:val="hr-HR"/>
        </w:rPr>
        <w:t>31. kolovoza 2016. u 10,00 sati</w:t>
      </w:r>
    </w:p>
    <w:p w:rsidRDefault="00F274ED" w:rsidP="00F274ED" w:rsidR="00F274ED" w:rsidRPr="008229E6">
      <w:pPr>
        <w:spacing w:after="0"/>
        <w:jc w:val="center"/>
        <w:rPr>
          <w:b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Varaždinu, Braće Radić 2, soba broj 224/II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8229E6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>
        <w:rPr>
          <w:lang w:val="hr-HR"/>
        </w:rPr>
        <w:t xml:space="preserve">direktor dužnika, Daliborka </w:t>
      </w:r>
      <w:proofErr w:type="spellStart"/>
      <w:r>
        <w:rPr>
          <w:lang w:val="hr-HR"/>
        </w:rPr>
        <w:t>Sokač</w:t>
      </w:r>
      <w:proofErr w:type="spellEnd"/>
      <w:r>
        <w:rPr>
          <w:lang w:val="hr-HR"/>
        </w:rPr>
        <w:t>, OIB 58266475023, Križevci, Istarska ulica 43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III. Nalaže se direktoru dužnika da do dana održavanja ročišta iz točke II. izreke ovog rješenja dostavi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r w:rsidR="008229E6">
        <w:rPr>
          <w:lang w:val="hr-HR"/>
        </w:rPr>
        <w:t xml:space="preserve">SOKI j.d.o.o., OIB </w:t>
      </w:r>
      <w:r w:rsidR="008229E6" w:rsidRPr="008229E6">
        <w:rPr>
          <w:lang w:val="hr-HR"/>
        </w:rPr>
        <w:t>22965109814</w:t>
      </w:r>
      <w:r w:rsidR="008229E6">
        <w:rPr>
          <w:lang w:val="hr-HR"/>
        </w:rPr>
        <w:t>, Križevci, Istarska ulica 43</w:t>
      </w:r>
      <w:r w:rsidR="004F1FA1">
        <w:rPr>
          <w:lang w:val="hr-HR"/>
        </w:rPr>
        <w:t xml:space="preserve">,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Obrazloženje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8229E6">
        <w:rPr>
          <w:lang w:val="hr-HR"/>
        </w:rPr>
        <w:t>20. svibnja 2016.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8229E6">
        <w:rPr>
          <w:lang w:val="hr-HR"/>
        </w:rPr>
        <w:t>17. svibnja 2016.</w:t>
      </w:r>
      <w:r w:rsidRPr="00F274ED">
        <w:rPr>
          <w:lang w:val="hr-HR"/>
        </w:rPr>
        <w:t xml:space="preserve"> ima </w:t>
      </w:r>
      <w:r w:rsidRPr="00F274ED">
        <w:rPr>
          <w:lang w:val="hr-HR"/>
        </w:rPr>
        <w:lastRenderedPageBreak/>
        <w:t>evidentirane neizvršene osnove za plaćanje u</w:t>
      </w:r>
      <w:r w:rsidR="008229E6">
        <w:rPr>
          <w:lang w:val="hr-HR"/>
        </w:rPr>
        <w:t xml:space="preserve"> neprekinutom razdoblju od 120 dana, u </w:t>
      </w:r>
      <w:r w:rsidRPr="00F274ED">
        <w:rPr>
          <w:lang w:val="hr-HR"/>
        </w:rPr>
        <w:t xml:space="preserve"> ukupnom iznosu od </w:t>
      </w:r>
      <w:r w:rsidR="008229E6">
        <w:rPr>
          <w:lang w:val="hr-HR"/>
        </w:rPr>
        <w:t>44.961,56</w:t>
      </w:r>
      <w:r w:rsidRPr="00F274ED">
        <w:rPr>
          <w:lang w:val="hr-HR"/>
        </w:rPr>
        <w:t xml:space="preserve"> kn.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8229E6">
        <w:rPr>
          <w:lang w:val="hr-HR"/>
        </w:rPr>
        <w:t>14. lipnja 2016.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8229E6">
              <w:t>, v.r.</w:t>
            </w:r>
          </w:p>
          <w:p w:rsidRDefault="008229E6" w:rsidP="00D10FC5" w:rsidR="008229E6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 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r w:rsidR="008229E6">
        <w:rPr>
          <w:lang w:val="hr-HR"/>
        </w:rPr>
        <w:t>SOKI j.d.o.o., Križevci, Istarska ulica 43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  <w:lang w:val="hr-HR"/>
        </w:rPr>
      </w:pPr>
      <w:r w:rsidRPr="00D10FC5">
        <w:rPr>
          <w:lang w:val="hr-HR"/>
        </w:rPr>
        <w:t>direktor dužnika</w:t>
      </w:r>
      <w:r w:rsidR="00D10FC5" w:rsidRPr="00D10FC5">
        <w:rPr>
          <w:lang w:val="hr-HR"/>
        </w:rPr>
        <w:t xml:space="preserve">, </w:t>
      </w:r>
      <w:r w:rsidR="008229E6">
        <w:rPr>
          <w:lang w:val="hr-HR"/>
        </w:rPr>
        <w:t xml:space="preserve">Daliborka </w:t>
      </w:r>
      <w:proofErr w:type="spellStart"/>
      <w:r w:rsidR="008229E6">
        <w:rPr>
          <w:lang w:val="hr-HR"/>
        </w:rPr>
        <w:t>Sokač</w:t>
      </w:r>
      <w:proofErr w:type="spellEnd"/>
      <w:r w:rsidR="008229E6">
        <w:rPr>
          <w:lang w:val="hr-HR"/>
        </w:rPr>
        <w:t>, Križevci, Istarska ulica 43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>, 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</w:p>
    <w:sectPr w:rsidSect="008229E6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C28" w:rsidP="00537B78" w:rsidR="00F25C28">
      <w:r>
        <w:separator/>
      </w:r>
    </w:p>
  </w:endnote>
  <w:endnote w:id="0" w:type="continuationSeparator">
    <w:p w:rsidRDefault="00F25C28" w:rsidP="00537B78" w:rsidR="00F25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C28" w:rsidP="00537B78" w:rsidR="00F25C28">
      <w:r>
        <w:separator/>
      </w:r>
    </w:p>
  </w:footnote>
  <w:footnote w:id="0" w:type="continuationSeparator">
    <w:p w:rsidRDefault="00F25C28" w:rsidP="00537B78" w:rsidR="00F25C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229E6">
      <w:rPr>
        <w:rStyle w:val="PozadinaSvijetloCrvena"/>
        <w:shd w:fill="auto" w:color="auto" w:val="clear"/>
      </w:rPr>
      <w:t>ST-788/16-3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9E6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SOKI jednostavno društvo s ograničenom odgovornošću za trgovinu i usluge zastupanog po punomoćniku Daliborka Sokač</izvorni_sadrzaj>
    <derivirana_varijabla naziv="DomainObject.Predmet.ProtustrankaFormated_1">  SOKI jednostavno društvo s ograničenom odgovornošću za trgovinu i usluge zastupanog po punomoćniku Daliborka Sokač</derivirana_varijabla>
  </DomainObject.Predmet.ProtustrankaFormated>
  <DomainObject.Predmet.ProtustrankaFormatedOIB>
    <izvorni_sadrzaj>  SOKI jednostavno društvo s ograničenom odgovornošću za trgovinu i usluge, OIB 22965109814 zastupanog po punomoćniku Daliborka Sokač</izvorni_sadrzaj>
    <derivirana_varijabla naziv="DomainObject.Predmet.ProtustrankaFormatedOIB_1">  SOKI jednostavno društvo s ograničenom odgovornošću za trgovinu i usluge, OIB 22965109814 zastupanog po punomoćniku Daliborka Sokač</derivirana_varijabla>
  </DomainObject.Predmet.ProtustrankaFormatedOIB>
  <DomainObject.Predmet.ProtustrankaFormatedWithAdress>
    <izvorni_sadrzaj> SOKI jednostavno društvo s ograničenom odgovornošću za trgovinu i usluge, Istarska ulica 43, 48260 Križevci zastupanog po punomoćniku Daliborka Sokač</izvorni_sadrzaj>
    <derivirana_varijabla naziv="DomainObject.Predmet.ProtustrankaFormatedWithAdress_1"> SOKI jednostavno društvo s ograničenom odgovornošću za trgovinu i usluge, Istarska ulica 43, 48260 Križevci zastupanog po punomoćniku Daliborka Sokač</derivirana_varijabla>
  </DomainObject.Predmet.ProtustrankaFormatedWithAdress>
  <DomainObject.Predmet.ProtustrankaFormatedWithAdressOIB>
    <izvorni_sadrzaj> SOKI jednostavno društvo s ograničenom odgovornošću za trgovinu i usluge, OIB 22965109814, Istarska ulica 43, 48260 Križevci zastupanog po punomoćniku Daliborka Sokač</izvorni_sadrzaj>
    <derivirana_varijabla naziv="DomainObject.Predmet.ProtustrankaFormatedWithAdressOIB_1"> SOKI jednostavno društvo s ograničenom odgovornošću za trgovinu i usluge, OIB 22965109814, Istarska ulica 43, 48260 Križevci zastupanog po punomoćniku Daliborka Sokač</derivirana_varijabla>
  </DomainObject.Predmet.ProtustrankaFormatedWithAdressOIB>
  <DomainObject.Predmet.ProtustrankaWithAdress>
    <izvorni_sadrzaj>SOKI jednostavno društvo s ograničenom odgovornošću za trgovinu i usluge Istarska ulica 43, 48260 Križevci</izvorni_sadrzaj>
    <derivirana_varijabla naziv="DomainObject.Predmet.ProtustrankaWithAdress_1">SOKI jednostavno društvo s ograničenom odgovornošću za trgovinu i usluge Istarska ulica 43, 48260 Križevci</derivirana_varijabla>
  </DomainObject.Predmet.ProtustrankaWithAdress>
  <DomainObject.Predmet.ProtustrankaWithAdressOIB>
    <izvorni_sadrzaj>SOKI jednostavno društvo s ograničenom odgovornošću za trgovinu i usluge, OIB 22965109814, Istarska ulica 43, 48260 Križevci</izvorni_sadrzaj>
    <derivirana_varijabla naziv="DomainObject.Predmet.ProtustrankaWithAdressOIB_1">SOKI jednostavno društvo s ograničenom odgovornošću za trgovinu i usluge, OIB 22965109814, Istarska ulica 43, 48260 Križevci</derivirana_varijabla>
  </DomainObject.Predmet.ProtustrankaWithAdressOIB>
  <DomainObject.Predmet.ProtustrankaNazivFormated>
    <izvorni_sadrzaj>SOKI jednostavno društvo s ograničenom odgovornošću za trgovinu i usluge</izvorni_sadrzaj>
    <derivirana_varijabla naziv="DomainObject.Predmet.ProtustrankaNazivFormated_1">SOKI jednostavno društvo s ograničenom odgovornošću za trgovinu i usluge</derivirana_varijabla>
  </DomainObject.Predmet.ProtustrankaNazivFormated>
  <DomainObject.Predmet.ProtustrankaNazivFormatedOIB>
    <izvorni_sadrzaj>SOKI jednostavno društvo s ograničenom odgovornošću za trgovinu i usluge, OIB 22965109814</izvorni_sadrzaj>
    <derivirana_varijabla naziv="DomainObject.Predmet.ProtustrankaNazivFormatedOIB_1">SOKI jednostavno društvo s ograničenom odgovornošću za trgovinu i usluge, OIB 22965109814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44961.56</izvorni_sadrzaj>
    <derivirana_varijabla naziv="DomainObject.Predmet.TrenutnaVrijednost_1">44961.56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SOKI jednostavno društvo s ograničenom odgovornošću za trgovinu i usluge zastupanog po punomoćniku Daliborka Sokač</item>
    </izvorni_sadrzaj>
    <derivirana_varijabla naziv="DomainObject.Predmet.ProtuStrankaListFormated_1">
      <item>SOKI jednostavno društvo s ograničenom odgovornošću za trgovinu i usluge zastupanog po punomoćniku Daliborka Sokač</item>
    </derivirana_varijabla>
  </DomainObject.Predmet.ProtuStrankaListFormated>
  <DomainObject.Predmet.ProtuStrankaListFormatedOIB>
    <izvorni_sadrzaj>
      <item>SOKI jednostavno društvo s ograničenom odgovornošću za trgovinu i usluge, OIB 22965109814 zastupanog po punomoćniku Daliborka Sokač</item>
    </izvorni_sadrzaj>
    <derivirana_varijabla naziv="DomainObject.Predmet.ProtuStrankaListFormatedOIB_1">
      <item>SOKI jednostavno društvo s ograničenom odgovornošću za trgovinu i usluge, OIB 22965109814 zastupanog po punomoćniku Daliborka Sokač</item>
    </derivirana_varijabla>
  </DomainObject.Predmet.ProtuStrankaListFormatedOIB>
  <DomainObject.Predmet.ProtuStrankaListFormatedWithAdress>
    <izvorni_sadrzaj>
      <item>SOKI jednostavno društvo s ograničenom odgovornošću za trgovinu i usluge, Istarska ulica 43, 48260 Križevci zastupanog po punomoćniku Daliborka Sokač</item>
    </izvorni_sadrzaj>
    <derivirana_varijabla naziv="DomainObject.Predmet.ProtuStrankaListFormatedWithAdress_1">
      <item>SOKI jednostavno društvo s ograničenom odgovornošću za trgovinu i usluge, Istarska ulica 43, 48260 Križevci zastupanog po punomoćniku Daliborka Sokač</item>
    </derivirana_varijabla>
  </DomainObject.Predmet.ProtuStrankaListFormatedWithAdress>
  <DomainObject.Predmet.ProtuStrankaListFormatedWithAdressOIB>
    <izvorni_sadrzaj>
      <item>SOKI jednostavno društvo s ograničenom odgovornošću za trgovinu i usluge, OIB 22965109814, Istarska ulica 43, 48260 Križevci zastupanog po punomoćniku Daliborka Sokač</item>
    </izvorni_sadrzaj>
    <derivirana_varijabla naziv="DomainObject.Predmet.ProtuStrankaListFormatedWithAdressOIB_1">
      <item>SOKI jednostavno društvo s ograničenom odgovornošću za trgovinu i usluge, OIB 22965109814, Istarska ulica 43, 48260 Križevci zastupanog po punomoćniku Daliborka Sokač</item>
    </derivirana_varijabla>
  </DomainObject.Predmet.ProtuStrankaListFormatedWithAdressOIB>
  <DomainObject.Predmet.ProtuStrankaListNazivFormated>
    <izvorni_sadrzaj>
      <item>SOKI jednostavno društvo s ograničenom odgovornošću za trgovinu i usluge</item>
    </izvorni_sadrzaj>
    <derivirana_varijabla naziv="DomainObject.Predmet.ProtuStrankaListNazivFormated_1">
      <item>SOKI jednostavno društvo s ograničenom odgovornošću za trgovinu i usluge</item>
    </derivirana_varijabla>
  </DomainObject.Predmet.ProtuStrankaListNazivFormated>
  <DomainObject.Predmet.ProtuStrankaListNazivFormatedOIB>
    <izvorni_sadrzaj>
      <item>SOKI jednostavno društvo s ograničenom odgovornošću za trgovinu i usluge, OIB 22965109814</item>
    </izvorni_sadrzaj>
    <derivirana_varijabla naziv="DomainObject.Predmet.ProtuStrankaListNazivFormatedOIB_1">
      <item>SOKI jednostavno društvo s ograničenom odgovornošću za trgovinu i usluge, OIB 22965109814</item>
    </derivirana_varijabla>
  </DomainObject.Predmet.ProtuStrankaListNazivFormatedOIB>
  <DomainObject.Predmet.OstaliListFormated>
    <izvorni_sadrzaj>
      <item>Sudski registar TS u Varaždinu</item>
      <item>Daliborka Sokač punomoćnik sudionika u postupku SOKI jednostavno društvo s ograničenom odgovornošću za trgovinu i usluge</item>
      <item>Županijsko državno odvjetništvo u Varaždinu, Građansko-upravni odjel</item>
    </izvorni_sadrzaj>
    <derivirana_varijabla naziv="DomainObject.Predmet.OstaliListFormated_1">
      <item>Sudski registar TS u Varaždinu</item>
      <item>Daliborka Sokač punomoćnik sudionika u postupku SOKI jednostavno društvo s ograničenom odgovornošću za trgovinu i usluge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Daliborka Sokač, OIB 58266475023 punomoćnik sudionika u postupku SOKI jednostavno društvo s ograničenom odgovornošću za trgovinu i usluge</item>
      <item>Županijsko državno odvjetništvo u Varaždinu, Građansko-upravni odjel</item>
    </izvorni_sadrzaj>
    <derivirana_varijabla naziv="DomainObject.Predmet.OstaliListFormatedOIB_1">
      <item>Sudski registar TS u Varaždinu</item>
      <item>Daliborka Sokač, OIB 58266475023 punomoćnik sudionika u postupku SOKI jednostavno društvo s ograničenom odgovornošću za trgovinu i usluge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Daliborka Sokač, Istarska Ulica 43, 48260 Križevci punomoćnik sudionika u postupku SOKI jednostavno društvo s ograničenom odgovornošću za trgovinu i usluge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Daliborka Sokač, Istarska Ulica 43, 48260 Križevci punomoćnik sudionika u postupku SOKI jednostavno društvo s ograničenom odgovornošću za trgovinu i usluge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Daliborka Sokač, OIB 58266475023, Istarska Ulica 43, 48260 Križevci punomoćnik sudionika u postupku SOKI jednostavno društvo s ograničenom odgovornošću za trgovinu i usluge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Daliborka Sokač, OIB 58266475023, Istarska Ulica 43, 48260 Križevci punomoćnik sudionika u postupku SOKI jednostavno društvo s ograničenom odgovornošću za trgovinu i usluge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Daliborka Sokač</item>
      <item>Županijsko državno odvjetništvo u Varaždinu, Građansko-upravni odjel</item>
    </izvorni_sadrzaj>
    <derivirana_varijabla naziv="DomainObject.Predmet.OstaliListNazivFormated_1">
      <item>Sudski registar TS u Varaždinu</item>
      <item>Daliborka Sokač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Daliborka Sokač, OIB 58266475023</item>
      <item>Županijsko državno odvjetništvo u Varaždinu, Građansko-upravni odjel</item>
    </izvorni_sadrzaj>
    <derivirana_varijabla naziv="DomainObject.Predmet.OstaliListNazivFormatedOIB_1">
      <item>Sudski registar TS u Varaždinu</item>
      <item>Daliborka Sokač, OIB 58266475023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SOKI jednostavno društvo s ograničenom odgovornošću za trgovinu i usluge</izvorni_sadrzaj>
    <derivirana_varijabla naziv="DomainObject.Predmet.ProtustrankaIDrugi_1">SOKI jednostavno društvo s ograničenom odgovornošću za trgovinu i usluge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SOKI jednostavno društvo s ograničenom odgovornošću za trgovinu i usluge, OIB 22965109814, Istarska ulica 43, 48260 Križevci</izvorni_sadrzaj>
    <derivirana_varijabla naziv="DomainObject.Predmet.ProtustrankaIDrugiAdressOIB_1">SOKI jednostavno društvo s ograničenom odgovornošću za trgovinu i usluge, OIB 22965109814, Istarska ulica 43,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SOKI jednostavno društvo s ograničenom odgovornošću za trgovinu i usluge</item>
      <item>Sudski registar TS u Varaždinu</item>
      <item>Daliborka Sokač</item>
      <item>Županijsko državno odvjetništvo u Varaždinu, Građansko-upravni odjel</item>
    </izvorni_sadrzaj>
    <derivirana_varijabla naziv="DomainObject.Predmet.SudioniciListNaziv_1">
      <item>Financijska agencija</item>
      <item>SOKI jednostavno društvo s ograničenom odgovornošću za trgovinu i usluge</item>
      <item>Sudski registar TS u Varaždinu</item>
      <item>Daliborka Sokač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Ul. Augusta Cesarca 2,42000 Varaždin</item>
      <item>SOKI jednostavno društvo s ograničenom odgovornošću za trgovinu i usluge, OIB 22965109814, Istarska ulica 43,48260 Križevci</item>
      <item>Sudski registar TS u Varaždinu, Ul. braće Radić 2,42000 Varaždin</item>
      <item>Daliborka Sokač, OIB 58266475023, Istarska Ulica 43,48260 Križevci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Ul. Augusta Cesarca 2,42000 Varaždin</item>
      <item>SOKI jednostavno društvo s ograničenom odgovornošću za trgovinu i usluge, OIB 22965109814, Istarska ulica 43,48260 Križevci</item>
      <item>Sudski registar TS u Varaždinu, Ul. braće Radić 2,42000 Varaždin</item>
      <item>Daliborka Sokač, OIB 58266475023, Istarska Ulica 43,48260 Križevci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64492-93EB-4E38-89E0-3AED02C78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2576</properties:Characters>
  <properties:Lines>83</properties:Lines>
  <properties:Paragraphs>31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2016-06-14T07:08:00Z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2016-06-14T12:04:00Z</cp:lastPrinted>
  <dcterms:modified xmlns:xsi="http://www.w3.org/2001/XMLSchema-instance" xsi:type="dcterms:W3CDTF">2016-06-14T12:04:00Z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