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369e" w14:paraId="bb7369e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3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2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2C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2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2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2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2C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2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2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 Solaris d.o.o. KAŠTELIR</izvorni_sadrzaj>
    <derivirana_varijabla naziv="DomainObject.Predmet.ProtustrankaFormated_1">  SAL Solaris d.o.o. KAŠTELIR</derivirana_varijabla>
  </DomainObject.Predmet.ProtustrankaFormated>
  <DomainObject.Predmet.ProtustrankaFormatedOIB>
    <izvorni_sadrzaj>  SAL Solaris d.o.o. KAŠTELIR, OIB 64709411640</izvorni_sadrzaj>
    <derivirana_varijabla naziv="DomainObject.Predmet.ProtustrankaFormatedOIB_1">  SAL Solaris d.o.o. KAŠTELIR, OIB 64709411640</derivirana_varijabla>
  </DomainObject.Predmet.ProtustrankaFormatedOIB>
  <DomainObject.Predmet.ProtustrankaFormatedWithAdress>
    <izvorni_sadrzaj> SAL Solaris d.o.o. KAŠTELIR, Rojci 16, 52464 Kaštelir</izvorni_sadrzaj>
    <derivirana_varijabla naziv="DomainObject.Predmet.ProtustrankaFormatedWithAdress_1"> SAL Solaris d.o.o. KAŠTELIR, Rojci 16, 52464 Kaštelir</derivirana_varijabla>
  </DomainObject.Predmet.ProtustrankaFormatedWithAdress>
  <DomainObject.Predmet.ProtustrankaFormatedWithAdressOIB>
    <izvorni_sadrzaj> SAL Solaris d.o.o. KAŠTELIR, OIB 64709411640, Rojci 16, 52464 Kaštelir</izvorni_sadrzaj>
    <derivirana_varijabla naziv="DomainObject.Predmet.ProtustrankaFormatedWithAdressOIB_1"> SAL Solaris d.o.o. KAŠTELIR, OIB 64709411640, Rojci 16, 52464 Kaštelir</derivirana_varijabla>
  </DomainObject.Predmet.ProtustrankaFormatedWithAdressOIB>
  <DomainObject.Predmet.ProtustrankaWithAdress>
    <izvorni_sadrzaj>SAL Solaris d.o.o. KAŠTELIR Rojci 16, 52464 Kaštelir</izvorni_sadrzaj>
    <derivirana_varijabla naziv="DomainObject.Predmet.ProtustrankaWithAdress_1">SAL Solaris d.o.o. KAŠTELIR Rojci 16, 52464 Kaštelir</derivirana_varijabla>
  </DomainObject.Predmet.ProtustrankaWithAdress>
  <DomainObject.Predmet.ProtustrankaWithAdressOIB>
    <izvorni_sadrzaj>SAL Solaris d.o.o. KAŠTELIR, OIB 64709411640, Rojci 16, 52464 Kaštelir</izvorni_sadrzaj>
    <derivirana_varijabla naziv="DomainObject.Predmet.ProtustrankaWithAdressOIB_1">SAL Solaris d.o.o. KAŠTELIR, OIB 64709411640, Rojci 16, 52464 Kaštelir</derivirana_varijabla>
  </DomainObject.Predmet.ProtustrankaWithAdressOIB>
  <DomainObject.Predmet.ProtustrankaNazivFormated>
    <izvorni_sadrzaj>SAL Solaris d.o.o. KAŠTELIR</izvorni_sadrzaj>
    <derivirana_varijabla naziv="DomainObject.Predmet.ProtustrankaNazivFormated_1">SAL Solaris d.o.o. KAŠTELIR</derivirana_varijabla>
  </DomainObject.Predmet.ProtustrankaNazivFormated>
  <DomainObject.Predmet.ProtustrankaNazivFormatedOIB>
    <izvorni_sadrzaj>SAL Solaris d.o.o. KAŠTELIR, OIB 64709411640</izvorni_sadrzaj>
    <derivirana_varijabla naziv="DomainObject.Predmet.ProtustrankaNazivFormatedOIB_1">SAL Solaris d.o.o. KAŠTELIR, OIB 64709411640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16272.60</izvorni_sadrzaj>
    <derivirana_varijabla naziv="DomainObject.Predmet.TrenutnaVrijednost_1">16272.60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 Solaris d.o.o. KAŠTELIR</item>
    </izvorni_sadrzaj>
    <derivirana_varijabla naziv="DomainObject.Predmet.ProtuStrankaListFormated_1">
      <item>SAL Solaris d.o.o. KAŠTELIR</item>
    </derivirana_varijabla>
  </DomainObject.Predmet.ProtuStrankaListFormated>
  <DomainObject.Predmet.ProtuStrankaListFormatedOIB>
    <izvorni_sadrzaj>
      <item>SAL Solaris d.o.o. KAŠTELIR, OIB 64709411640</item>
    </izvorni_sadrzaj>
    <derivirana_varijabla naziv="DomainObject.Predmet.ProtuStrankaListFormatedOIB_1">
      <item>SAL Solaris d.o.o. KAŠTELIR, OIB 64709411640</item>
    </derivirana_varijabla>
  </DomainObject.Predmet.ProtuStrankaListFormatedOIB>
  <DomainObject.Predmet.ProtuStrankaListFormatedWithAdress>
    <izvorni_sadrzaj>
      <item>SAL Solaris d.o.o. KAŠTELIR, Rojci 16, 52464 Kaštelir</item>
    </izvorni_sadrzaj>
    <derivirana_varijabla naziv="DomainObject.Predmet.ProtuStrankaListFormatedWithAdress_1">
      <item>SAL Solaris d.o.o. KAŠTELIR, Rojci 16, 52464 Kaštelir</item>
    </derivirana_varijabla>
  </DomainObject.Predmet.ProtuStrankaListFormatedWithAdress>
  <DomainObject.Predmet.ProtuStrankaListFormatedWithAdressOIB>
    <izvorni_sadrzaj>
      <item>SAL Solaris d.o.o. KAŠTELIR, OIB 64709411640, Rojci 16, 52464 Kaštelir</item>
    </izvorni_sadrzaj>
    <derivirana_varijabla naziv="DomainObject.Predmet.ProtuStrankaListFormatedWithAdressOIB_1">
      <item>SAL Solaris d.o.o. KAŠTELIR, OIB 64709411640, Rojci 16, 52464 Kaštelir</item>
    </derivirana_varijabla>
  </DomainObject.Predmet.ProtuStrankaListFormatedWithAdressOIB>
  <DomainObject.Predmet.ProtuStrankaListNazivFormated>
    <izvorni_sadrzaj>
      <item>SAL Solaris d.o.o. KAŠTELIR</item>
    </izvorni_sadrzaj>
    <derivirana_varijabla naziv="DomainObject.Predmet.ProtuStrankaListNazivFormated_1">
      <item>SAL Solaris d.o.o. KAŠTELIR</item>
    </derivirana_varijabla>
  </DomainObject.Predmet.ProtuStrankaListNazivFormated>
  <DomainObject.Predmet.ProtuStrankaListNazivFormatedOIB>
    <izvorni_sadrzaj>
      <item>SAL Solaris d.o.o. KAŠTELIR, OIB 64709411640</item>
    </izvorni_sadrzaj>
    <derivirana_varijabla naziv="DomainObject.Predmet.ProtuStrankaListNazivFormatedOIB_1">
      <item>SAL Solaris d.o.o. KAŠTELIR, OIB 64709411640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 Solaris d.o.o. KAŠTELIR</izvorni_sadrzaj>
    <derivirana_varijabla naziv="DomainObject.Predmet.ProtustrankaIDrugi_1">SAL Solaris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 Solaris d.o.o. KAŠTELIR, OIB 64709411640, Rojci 16, 52464 Kaštelir</izvorni_sadrzaj>
    <derivirana_varijabla naziv="DomainObject.Predmet.ProtustrankaIDrugiAdressOIB_1">SAL Solaris d.o.o. KAŠTELIR, OIB 64709411640, Rojci 16,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 Solaris d.o.o. KAŠTELIR</item>
    </izvorni_sadrzaj>
    <derivirana_varijabla naziv="DomainObject.Predmet.SudioniciListNaziv_1">
      <item>FINANCIJSKA AGENCIJA, RC RIJEKA, PODRUŽNICA PULA, PULA</item>
      <item>SAL Solaris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 Solaris d.o.o. KAŠTELIR, OIB 64709411640, Rojci 16,52464 Kaštelir</item>
    </izvorni_sadrzaj>
    <derivirana_varijabla naziv="DomainObject.Predmet.SudioniciListAdressOIB_1">
      <item>FINANCIJSKA AGENCIJA, RC RIJEKA, PODRUŽNICA PULA, PULA, OIB 85821130368, Ulica grada Vukovara 70,10000 Zagreb</item>
      <item>SAL Solaris d.o.o. KAŠTELIR, OIB 64709411640, Rojci 16,52464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64709411640</item>
    </izvorni_sadrzaj>
    <derivirana_varijabla naziv="DomainObject.Predmet.SudioniciListNazivOIB_1">
      <item>, OIB 85821130368</item>
      <item>, OIB 64709411640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