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99bf" w14:paraId="a6a99bf" w:rsidRDefault="006C416E" w:rsidP="004B741D" w:rsidR="004B741D">
      <w:pPr>
        <w:jc w:val="right"/>
        <w15:collapsed w:val="false"/>
      </w:pP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7425E0" w:rsidP="006F202F" w:rsidR="007425E0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F73473" w:rsidP="004B741D" w:rsidR="00F73473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1C04FE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 xml:space="preserve">prijedloga </w:t>
      </w:r>
      <w:r w:rsidR="001C04FE">
        <w:t xml:space="preserve">predlagatelja </w:t>
      </w:r>
      <w:r w:rsidR="001B169F">
        <w:t xml:space="preserve">STIL DIEM j.d.o.o. za usluge, OIB 21640850238, </w:t>
      </w:r>
      <w:proofErr w:type="spellStart"/>
      <w:r w:rsidR="001B169F">
        <w:t>Kozlikovo</w:t>
      </w:r>
      <w:proofErr w:type="spellEnd"/>
      <w:r w:rsidR="001B169F">
        <w:t xml:space="preserve"> 12, </w:t>
      </w:r>
      <w:proofErr w:type="spellStart"/>
      <w:r w:rsidR="001B169F">
        <w:t>Kozlikovo</w:t>
      </w:r>
      <w:proofErr w:type="spellEnd"/>
      <w:r w:rsidR="001B169F">
        <w:t xml:space="preserve"> za pokretanjem </w:t>
      </w:r>
      <w:r w:rsidR="001C04FE">
        <w:t xml:space="preserve">stečajnog postupka nad </w:t>
      </w:r>
      <w:r w:rsidRPr="00604FDB">
        <w:t xml:space="preserve">dužnikom </w:t>
      </w:r>
      <w:r w:rsidR="001B169F">
        <w:t xml:space="preserve">STIL DIEM j.d.o.o. za usluge, OIB 21640850238, </w:t>
      </w:r>
      <w:proofErr w:type="spellStart"/>
      <w:r w:rsidR="001B169F">
        <w:t>Kozlikovo</w:t>
      </w:r>
      <w:proofErr w:type="spellEnd"/>
      <w:r w:rsidR="001B169F">
        <w:t xml:space="preserve"> 12, </w:t>
      </w:r>
      <w:proofErr w:type="spellStart"/>
      <w:r w:rsidR="001B169F">
        <w:t>Kozlikovo</w:t>
      </w:r>
      <w:proofErr w:type="spellEnd"/>
      <w:r w:rsidR="001C04FE">
        <w:t xml:space="preserve">, </w:t>
      </w:r>
      <w:r w:rsidR="004E713D">
        <w:t xml:space="preserve">dana </w:t>
      </w:r>
      <w:r w:rsidR="001B169F">
        <w:t xml:space="preserve"> 9. svibnja </w:t>
      </w:r>
      <w:r w:rsidR="001C04FE">
        <w:t xml:space="preserve">2018.    </w:t>
      </w:r>
    </w:p>
    <w:p w:rsidRDefault="00604FDB" w:rsidP="00604FDB" w:rsidR="00BF3596">
      <w:pPr>
        <w:ind w:firstLine="708"/>
        <w:jc w:val="both"/>
      </w:pPr>
      <w:r w:rsidRPr="00604FDB">
        <w:t xml:space="preserve">     </w:t>
      </w:r>
    </w:p>
    <w:p w:rsidRDefault="00604FDB" w:rsidP="00604FDB" w:rsidR="00084E8E">
      <w:pPr>
        <w:ind w:firstLine="708"/>
        <w:jc w:val="both"/>
      </w:pPr>
      <w:r w:rsidRPr="00604FDB">
        <w:t xml:space="preserve">                  </w:t>
      </w:r>
    </w:p>
    <w:p w:rsidRDefault="00EF6E1C" w:rsidP="00604FDB" w:rsidR="00EF6E1C" w:rsidRPr="006F202F">
      <w:pPr>
        <w:ind w:firstLine="708"/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C27E4B" w:rsidR="00366021">
      <w:pPr>
        <w:pStyle w:val="Tijeloteksta"/>
        <w:ind w:firstLine="708"/>
      </w:pPr>
      <w:r>
        <w:t xml:space="preserve">ODBACUJE se </w:t>
      </w:r>
      <w:r w:rsidR="00DB2A90">
        <w:t xml:space="preserve">kao nedopušten </w:t>
      </w:r>
      <w:r w:rsidR="004E713D">
        <w:t>prijedlog</w:t>
      </w:r>
      <w:r>
        <w:t xml:space="preserve"> za </w:t>
      </w:r>
      <w:r w:rsidR="001B169F">
        <w:t xml:space="preserve">pokretanjem </w:t>
      </w:r>
      <w:r w:rsidR="00810F6A">
        <w:t xml:space="preserve">stečajnog postupka nad dužnikom </w:t>
      </w:r>
      <w:r w:rsidR="001B169F">
        <w:t xml:space="preserve">STIL DIEM j.d.o.o. za usluge, OIB 21640850238, </w:t>
      </w:r>
      <w:proofErr w:type="spellStart"/>
      <w:r w:rsidR="001B169F">
        <w:t>Kozlikovo</w:t>
      </w:r>
      <w:proofErr w:type="spellEnd"/>
      <w:r w:rsidR="001B169F">
        <w:t xml:space="preserve"> 12, </w:t>
      </w:r>
      <w:proofErr w:type="spellStart"/>
      <w:r w:rsidR="001B169F">
        <w:t>Kozlikovo</w:t>
      </w:r>
      <w:proofErr w:type="spellEnd"/>
      <w:r w:rsidR="00BF3596">
        <w:t>.</w:t>
      </w:r>
    </w:p>
    <w:p w:rsidRDefault="00F10273" w:rsidP="00F10273" w:rsidR="00F10273">
      <w:pPr>
        <w:pStyle w:val="Tijeloteksta"/>
        <w:ind w:left="708"/>
      </w:pPr>
    </w:p>
    <w:p w:rsidRDefault="00EF6E1C" w:rsidP="00F10273" w:rsidR="00EF6E1C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EF6E1C" w:rsidP="009E22D1" w:rsidR="00EF6E1C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</w:pPr>
      <w:r>
        <w:t>Dana</w:t>
      </w:r>
      <w:r w:rsidR="00132A1D">
        <w:t xml:space="preserve"> </w:t>
      </w:r>
      <w:r w:rsidR="004A4E42">
        <w:t>8. ožujka</w:t>
      </w:r>
      <w:r w:rsidR="00120684">
        <w:t xml:space="preserve"> </w:t>
      </w:r>
      <w:r w:rsidR="004E713D">
        <w:t xml:space="preserve">2017. zaprimljen je kod Trgovačkog suda u Zagrebu prijedlog </w:t>
      </w:r>
      <w:r w:rsidR="004A4E42">
        <w:t xml:space="preserve">STIL DIEM j.d.o.o. za usluge, OIB 21640850238, </w:t>
      </w:r>
      <w:proofErr w:type="spellStart"/>
      <w:r w:rsidR="004A4E42">
        <w:t>Kozlikovo</w:t>
      </w:r>
      <w:proofErr w:type="spellEnd"/>
      <w:r w:rsidR="004A4E42">
        <w:t xml:space="preserve"> 12, </w:t>
      </w:r>
      <w:proofErr w:type="spellStart"/>
      <w:r w:rsidR="004A4E42">
        <w:t>Kozlikovo</w:t>
      </w:r>
      <w:proofErr w:type="spellEnd"/>
      <w:r w:rsidR="004A4E42">
        <w:t xml:space="preserve"> </w:t>
      </w:r>
      <w:r w:rsidR="00120684">
        <w:t>za</w:t>
      </w:r>
      <w:r>
        <w:t xml:space="preserve"> </w:t>
      </w:r>
      <w:r w:rsidR="004A4E42">
        <w:t xml:space="preserve">pokretanje </w:t>
      </w:r>
      <w:r w:rsidR="001460A7">
        <w:t xml:space="preserve">stečajnog </w:t>
      </w:r>
      <w:r>
        <w:t>postupka nad dužnikom</w:t>
      </w:r>
      <w:r w:rsidR="001E24DA" w:rsidRPr="001E24DA">
        <w:t xml:space="preserve"> </w:t>
      </w:r>
      <w:r w:rsidR="004A4E42">
        <w:t xml:space="preserve">STIL DIEM j.d.o.o. za usluge, OIB 21640850238, </w:t>
      </w:r>
      <w:proofErr w:type="spellStart"/>
      <w:r w:rsidR="004A4E42">
        <w:t>Kozlikovo</w:t>
      </w:r>
      <w:proofErr w:type="spellEnd"/>
      <w:r w:rsidR="004A4E42">
        <w:t xml:space="preserve"> 12, </w:t>
      </w:r>
      <w:proofErr w:type="spellStart"/>
      <w:r w:rsidR="004A4E42">
        <w:t>Kozlikovo</w:t>
      </w:r>
      <w:proofErr w:type="spellEnd"/>
      <w:r w:rsidR="001460A7">
        <w:t>, jer</w:t>
      </w:r>
      <w:r w:rsidR="00514A97">
        <w:t xml:space="preserve"> ima</w:t>
      </w:r>
      <w:r w:rsidR="004A4E42">
        <w:t xml:space="preserve"> zablokiran račun, koji po podacima FINE iznosi 41.612,56 kn</w:t>
      </w:r>
      <w:r w:rsidR="00A014D6">
        <w:t>. Dužnik je nesposoban za plaćanje</w:t>
      </w:r>
      <w:r w:rsidR="00514A97">
        <w:t xml:space="preserve">, </w:t>
      </w:r>
      <w:r w:rsidR="004A4E42">
        <w:t>nema pokretne niti nepokretne imovine, te predl</w:t>
      </w:r>
      <w:r w:rsidR="00514A97">
        <w:t>aže</w:t>
      </w:r>
      <w:r w:rsidR="00A014D6">
        <w:t xml:space="preserve"> da </w:t>
      </w:r>
      <w:r w:rsidR="004A4E42">
        <w:t xml:space="preserve"> </w:t>
      </w:r>
      <w:r w:rsidR="00A014D6">
        <w:t xml:space="preserve"> sud otvori stečajni postupak.   </w:t>
      </w:r>
      <w:r w:rsidR="00120684">
        <w:t xml:space="preserve"> </w:t>
      </w:r>
      <w:r w:rsidR="00B50652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1E0E20" w:rsidP="009E22D1" w:rsidR="001E0E20">
      <w:pPr>
        <w:ind w:firstLine="720"/>
        <w:jc w:val="both"/>
        <w:rPr>
          <w:bCs/>
        </w:rPr>
      </w:pPr>
      <w:r>
        <w:rPr>
          <w:bCs/>
        </w:rPr>
        <w:t>Sud je zaključkom od 29. ožujka 2018. pozvao predlagatelja  na uplatu predujma</w:t>
      </w:r>
      <w:r w:rsidR="00DE04D8">
        <w:rPr>
          <w:bCs/>
        </w:rPr>
        <w:t xml:space="preserve"> </w:t>
      </w:r>
      <w:r>
        <w:rPr>
          <w:bCs/>
        </w:rPr>
        <w:t>za trošak stečajnog postupka u iznosu od 5.000,00 kn</w:t>
      </w:r>
      <w:r w:rsidR="00DB2A90">
        <w:rPr>
          <w:bCs/>
        </w:rPr>
        <w:t>.</w:t>
      </w:r>
    </w:p>
    <w:p w:rsidRDefault="00DB2A90" w:rsidP="009E22D1" w:rsidR="00DB2A90">
      <w:pPr>
        <w:ind w:firstLine="720"/>
        <w:jc w:val="both"/>
        <w:rPr>
          <w:bCs/>
        </w:rPr>
      </w:pPr>
    </w:p>
    <w:p w:rsidRDefault="00DB2A90" w:rsidP="009E22D1" w:rsidR="00DB2A90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Budući predlagatelj nije postupio po zaključku suda od 29. ožujka 2018. sud je prijedlog za </w:t>
      </w:r>
      <w:r w:rsidR="00EF6E1C">
        <w:rPr>
          <w:bCs/>
        </w:rPr>
        <w:t xml:space="preserve">pokretanje </w:t>
      </w:r>
      <w:r>
        <w:rPr>
          <w:bCs/>
        </w:rPr>
        <w:t>stečajnog postupka odbacio i u skladu s odredbom članka 114. stav 5.  Stečajnog zakona</w:t>
      </w:r>
      <w:r w:rsidR="00B50652">
        <w:rPr>
          <w:bCs/>
        </w:rPr>
        <w:t xml:space="preserve"> (Narodne novine br. 71/15 i 104/17, dalje SZ) </w:t>
      </w:r>
      <w:r>
        <w:rPr>
          <w:bCs/>
        </w:rPr>
        <w:t xml:space="preserve"> riješio kao u izreci.</w:t>
      </w:r>
    </w:p>
    <w:p w:rsidRDefault="00C27E4B" w:rsidP="009E22D1" w:rsidR="005F7DC7">
      <w:pPr>
        <w:ind w:firstLine="720"/>
        <w:jc w:val="both"/>
      </w:pPr>
      <w:r>
        <w:t xml:space="preserve"> </w:t>
      </w:r>
    </w:p>
    <w:p w:rsidRDefault="00A014D6" w:rsidP="00A014D6" w:rsidR="009E22D1">
      <w:pPr>
        <w:tabs>
          <w:tab w:pos="3840" w:val="left"/>
        </w:tabs>
        <w:ind w:firstLine="720"/>
        <w:jc w:val="both"/>
      </w:pPr>
      <w:r>
        <w:tab/>
      </w:r>
      <w:r w:rsidR="006C49DE">
        <w:rPr>
          <w:bCs/>
        </w:rPr>
        <w:t xml:space="preserve">      </w:t>
      </w: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>U Osijeku</w:t>
      </w:r>
      <w:r w:rsidR="00EF6E1C">
        <w:rPr>
          <w:bCs/>
        </w:rPr>
        <w:t xml:space="preserve"> 9. svibnja </w:t>
      </w:r>
      <w:r w:rsidR="00DE04D8">
        <w:rPr>
          <w:bCs/>
        </w:rPr>
        <w:t xml:space="preserve">2018. </w:t>
      </w:r>
      <w:r w:rsidR="00C27E4B">
        <w:rPr>
          <w:bCs/>
        </w:rPr>
        <w:t xml:space="preserve"> </w:t>
      </w:r>
      <w:r w:rsidR="00584944">
        <w:rPr>
          <w:bCs/>
        </w:rPr>
        <w:t xml:space="preserve">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584944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18193E">
        <w:rPr>
          <w:b w:val="false"/>
          <w:lang w:val="hr-HR"/>
        </w:rPr>
        <w:t xml:space="preserve">                     </w:t>
      </w:r>
      <w:r>
        <w:rPr>
          <w:b w:val="false"/>
          <w:lang w:val="hr-HR"/>
        </w:rPr>
        <w:t>S U D A C :</w:t>
      </w:r>
    </w:p>
    <w:p w:rsidRDefault="00584944" w:rsidP="009E22D1" w:rsidR="005849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18193E">
        <w:rPr>
          <w:b w:val="false"/>
          <w:lang w:val="hr-HR"/>
        </w:rPr>
        <w:t xml:space="preserve">           </w:t>
      </w:r>
      <w:r>
        <w:rPr>
          <w:b w:val="false"/>
          <w:lang w:val="hr-HR"/>
        </w:rPr>
        <w:t xml:space="preserve">Dubravka Kuveždić </w:t>
      </w:r>
      <w:r w:rsidR="0018193E">
        <w:rPr>
          <w:b w:val="false"/>
          <w:lang w:val="hr-HR"/>
        </w:rPr>
        <w:t xml:space="preserve">, v.r. </w:t>
      </w:r>
    </w:p>
    <w:p w:rsidRDefault="009E22D1" w:rsidP="009E22D1" w:rsidR="009E22D1">
      <w:pPr>
        <w:jc w:val="both"/>
        <w:rPr>
          <w:b/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18193E" w:rsidP="009E22D1" w:rsidR="00C2311B">
      <w:pPr>
        <w:pStyle w:val="Tijeloteksta"/>
        <w:jc w:val="center"/>
      </w:pPr>
      <w:bookmarkStart w:name="_GoBack" w:id="0"/>
      <w:r>
        <w:t xml:space="preserve">                                                                                  ZA TOČNOST OTPRAVKA</w:t>
      </w:r>
    </w:p>
    <w:p w:rsidRDefault="0018193E" w:rsidP="009E22D1" w:rsidR="0018193E">
      <w:pPr>
        <w:pStyle w:val="Tijeloteksta"/>
        <w:jc w:val="center"/>
      </w:pPr>
      <w:r>
        <w:t xml:space="preserve">                                                                                ovlašteni službenik:</w:t>
      </w:r>
    </w:p>
    <w:p w:rsidRDefault="0018193E" w:rsidP="009E22D1" w:rsidR="0018193E">
      <w:pPr>
        <w:pStyle w:val="Tijeloteksta"/>
        <w:jc w:val="center"/>
      </w:pPr>
      <w:r>
        <w:t xml:space="preserve">                                                                                  Darija Miličević </w:t>
      </w:r>
      <w:bookmarkEnd w:id="0"/>
    </w:p>
    <w:sectPr w:rsidSect="00F73473" w:rsidR="0018193E">
      <w:headerReference w:type="even" r:id="rId11"/>
      <w:headerReference w:type="default" r:id="rId12"/>
      <w:pgSz w:h="16838" w:w="11906"/>
      <w:pgMar w:gutter="0" w:footer="708" w:header="708" w:left="1417" w:bottom="184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66A" w:rsidR="0052766A">
      <w:r>
        <w:separator/>
      </w:r>
    </w:p>
  </w:endnote>
  <w:endnote w:id="0" w:type="continuationSeparator">
    <w:p w:rsidRDefault="0052766A" w:rsidR="00527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66A" w:rsidR="0052766A">
      <w:r>
        <w:separator/>
      </w:r>
    </w:p>
  </w:footnote>
  <w:footnote w:id="0" w:type="continuationSeparator">
    <w:p w:rsidRDefault="0052766A" w:rsidR="00527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E1C" w:rsidP="00EF6E1C" w:rsidR="00EF6E1C">
    <w:pPr>
      <w:jc w:val="right"/>
    </w:pPr>
    <w:r>
      <w:t xml:space="preserve">4 St-1265/17-4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20684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8193E"/>
    <w:rsid w:val="00191536"/>
    <w:rsid w:val="0019752C"/>
    <w:rsid w:val="001A0170"/>
    <w:rsid w:val="001A6201"/>
    <w:rsid w:val="001B169F"/>
    <w:rsid w:val="001C04FE"/>
    <w:rsid w:val="001C0C1A"/>
    <w:rsid w:val="001E0E20"/>
    <w:rsid w:val="001E24DA"/>
    <w:rsid w:val="001E75FC"/>
    <w:rsid w:val="001F525B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6E5B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A4E42"/>
    <w:rsid w:val="004B741D"/>
    <w:rsid w:val="004D55B0"/>
    <w:rsid w:val="004E5065"/>
    <w:rsid w:val="004E713D"/>
    <w:rsid w:val="00500BBD"/>
    <w:rsid w:val="00503ADF"/>
    <w:rsid w:val="00514A97"/>
    <w:rsid w:val="00515D89"/>
    <w:rsid w:val="0052766A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25E0"/>
    <w:rsid w:val="00744607"/>
    <w:rsid w:val="0074711B"/>
    <w:rsid w:val="00767D6C"/>
    <w:rsid w:val="00773E30"/>
    <w:rsid w:val="007869CE"/>
    <w:rsid w:val="00794B6A"/>
    <w:rsid w:val="007B5C48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14D6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12ECC"/>
    <w:rsid w:val="00B2754A"/>
    <w:rsid w:val="00B30AB7"/>
    <w:rsid w:val="00B336FC"/>
    <w:rsid w:val="00B41F79"/>
    <w:rsid w:val="00B50652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27E4B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24318"/>
    <w:rsid w:val="00D43109"/>
    <w:rsid w:val="00D46D73"/>
    <w:rsid w:val="00D64559"/>
    <w:rsid w:val="00D74802"/>
    <w:rsid w:val="00D84DB3"/>
    <w:rsid w:val="00D85A5F"/>
    <w:rsid w:val="00D86163"/>
    <w:rsid w:val="00DB2A90"/>
    <w:rsid w:val="00DB7572"/>
    <w:rsid w:val="00DC1AD9"/>
    <w:rsid w:val="00DC512B"/>
    <w:rsid w:val="00DC7346"/>
    <w:rsid w:val="00DC7BF5"/>
    <w:rsid w:val="00DE04D8"/>
    <w:rsid w:val="00DE58F9"/>
    <w:rsid w:val="00E129EE"/>
    <w:rsid w:val="00E1321F"/>
    <w:rsid w:val="00E22B7E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EF6E1C"/>
    <w:rsid w:val="00F10273"/>
    <w:rsid w:val="00F14DEA"/>
    <w:rsid w:val="00F24F23"/>
    <w:rsid w:val="00F32BFD"/>
    <w:rsid w:val="00F618C3"/>
    <w:rsid w:val="00F7347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E04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3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4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E04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3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4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St-1265/2017</izvorni_sadrzaj>
    <derivirana_varijabla naziv="DomainObject.Predmet.OznakaBroj_1">St-1265/2017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STIL DIEM j.d.o.o. za usluge</izvorni_sadrzaj>
    <derivirana_varijabla naziv="DomainObject.Predmet.ProtustrankaFormated_1">  STIL DIEM j.d.o.o. za usluge</derivirana_varijabla>
  </DomainObject.Predmet.ProtustrankaFormated>
  <DomainObject.Predmet.ProtustrankaFormatedOIB>
    <izvorni_sadrzaj>  STIL DIEM j.d.o.o. za usluge, OIB 21640850238</izvorni_sadrzaj>
    <derivirana_varijabla naziv="DomainObject.Predmet.ProtustrankaFormatedOIB_1">  STIL DIEM j.d.o.o. za usluge, OIB 21640850238</derivirana_varijabla>
  </DomainObject.Predmet.ProtustrankaFormatedOIB>
  <DomainObject.Predmet.ProtustrankaFormatedWithAdress>
    <izvorni_sadrzaj> STIL DIEM j.d.o.o. za usluge, Kozlikovo 12 , 10450 Kozlikovo</izvorni_sadrzaj>
    <derivirana_varijabla naziv="DomainObject.Predmet.ProtustrankaFormatedWithAdress_1"> STIL DIEM j.d.o.o. za usluge, Kozlikovo 12 , 10450 Kozlikovo</derivirana_varijabla>
  </DomainObject.Predmet.ProtustrankaFormatedWithAdress>
  <DomainObject.Predmet.ProtustrankaFormatedWithAdressOIB>
    <izvorni_sadrzaj> STIL DIEM j.d.o.o. za usluge, OIB 21640850238, Kozlikovo 12 , 10450 Kozlikovo</izvorni_sadrzaj>
    <derivirana_varijabla naziv="DomainObject.Predmet.ProtustrankaFormatedWithAdressOIB_1"> STIL DIEM j.d.o.o. za usluge, OIB 21640850238, Kozlikovo 12 , 10450 Kozlikovo</derivirana_varijabla>
  </DomainObject.Predmet.ProtustrankaFormatedWithAdressOIB>
  <DomainObject.Predmet.ProtustrankaWithAdress>
    <izvorni_sadrzaj>STIL DIEM j.d.o.o. za usluge Kozlikovo 12 , 10450 Kozlikovo</izvorni_sadrzaj>
    <derivirana_varijabla naziv="DomainObject.Predmet.ProtustrankaWithAdress_1">STIL DIEM j.d.o.o. za usluge Kozlikovo 12 , 10450 Kozlikovo</derivirana_varijabla>
  </DomainObject.Predmet.ProtustrankaWithAdress>
  <DomainObject.Predmet.ProtustrankaWithAdressOIB>
    <izvorni_sadrzaj>STIL DIEM j.d.o.o. za usluge, OIB 21640850238, Kozlikovo 12 , 10450 Kozlikovo</izvorni_sadrzaj>
    <derivirana_varijabla naziv="DomainObject.Predmet.ProtustrankaWithAdressOIB_1">STIL DIEM j.d.o.o. za usluge, OIB 21640850238, Kozlikovo 12 , 10450 Kozlikovo</derivirana_varijabla>
  </DomainObject.Predmet.ProtustrankaWithAdressOIB>
  <DomainObject.Predmet.ProtustrankaNazivFormated>
    <izvorni_sadrzaj>STIL DIEM j.d.o.o. za usluge</izvorni_sadrzaj>
    <derivirana_varijabla naziv="DomainObject.Predmet.ProtustrankaNazivFormated_1">STIL DIEM j.d.o.o. za usluge</derivirana_varijabla>
  </DomainObject.Predmet.ProtustrankaNazivFormated>
  <DomainObject.Predmet.ProtustrankaNazivFormatedOIB>
    <izvorni_sadrzaj>STIL DIEM j.d.o.o. za usluge, OIB 21640850238</izvorni_sadrzaj>
    <derivirana_varijabla naziv="DomainObject.Predmet.ProtustrankaNazivFormatedOIB_1">STIL DIEM j.d.o.o. za usluge, OIB 21640850238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STIL DIEM j.d.o.o. za usluge</izvorni_sadrzaj>
    <derivirana_varijabla naziv="DomainObject.Predmet.StrankaFormated_1">  STIL DIEM j.d.o.o. za usluge</derivirana_varijabla>
  </DomainObject.Predmet.StrankaFormated>
  <DomainObject.Predmet.StrankaFormatedOIB>
    <izvorni_sadrzaj>  STIL DIEM j.d.o.o. za usluge, OIB 21640850238</izvorni_sadrzaj>
    <derivirana_varijabla naziv="DomainObject.Predmet.StrankaFormatedOIB_1">  STIL DIEM j.d.o.o. za usluge, OIB 21640850238</derivirana_varijabla>
  </DomainObject.Predmet.StrankaFormatedOIB>
  <DomainObject.Predmet.StrankaFormatedWithAdress>
    <izvorni_sadrzaj> STIL DIEM j.d.o.o. za usluge, Kozlikovo 12 , 10450 Kozlikovo</izvorni_sadrzaj>
    <derivirana_varijabla naziv="DomainObject.Predmet.StrankaFormatedWithAdress_1"> STIL DIEM j.d.o.o. za usluge, Kozlikovo 12 , 10450 Kozlikovo</derivirana_varijabla>
  </DomainObject.Predmet.StrankaFormatedWithAdress>
  <DomainObject.Predmet.StrankaFormatedWithAdressOIB>
    <izvorni_sadrzaj> STIL DIEM j.d.o.o. za usluge, OIB 21640850238, Kozlikovo 12 , 10450 Kozlikovo</izvorni_sadrzaj>
    <derivirana_varijabla naziv="DomainObject.Predmet.StrankaFormatedWithAdressOIB_1"> STIL DIEM j.d.o.o. za usluge, OIB 21640850238, Kozlikovo 12 , 10450 Kozlikovo</derivirana_varijabla>
  </DomainObject.Predmet.StrankaFormatedWithAdressOIB>
  <DomainObject.Predmet.StrankaWithAdress>
    <izvorni_sadrzaj>STIL DIEM j.d.o.o. za usluge Kozlikovo 12 ,10450 Kozlikovo</izvorni_sadrzaj>
    <derivirana_varijabla naziv="DomainObject.Predmet.StrankaWithAdress_1">STIL DIEM j.d.o.o. za usluge Kozlikovo 12 ,10450 Kozlikovo</derivirana_varijabla>
  </DomainObject.Predmet.StrankaWithAdress>
  <DomainObject.Predmet.StrankaWithAdressOIB>
    <izvorni_sadrzaj>STIL DIEM j.d.o.o. za usluge, OIB 21640850238, Kozlikovo 12 ,10450 Kozlikovo</izvorni_sadrzaj>
    <derivirana_varijabla naziv="DomainObject.Predmet.StrankaWithAdressOIB_1">STIL DIEM j.d.o.o. za usluge, OIB 21640850238, Kozlikovo 12 ,10450 Kozlikovo</derivirana_varijabla>
  </DomainObject.Predmet.StrankaWithAdressOIB>
  <DomainObject.Predmet.StrankaNazivFormated>
    <izvorni_sadrzaj>STIL DIEM j.d.o.o. za usluge</izvorni_sadrzaj>
    <derivirana_varijabla naziv="DomainObject.Predmet.StrankaNazivFormated_1">STIL DIEM j.d.o.o. za usluge</derivirana_varijabla>
  </DomainObject.Predmet.StrankaNazivFormated>
  <DomainObject.Predmet.StrankaNazivFormatedOIB>
    <izvorni_sadrzaj>STIL DIEM j.d.o.o. za usluge, OIB 21640850238</izvorni_sadrzaj>
    <derivirana_varijabla naziv="DomainObject.Predmet.StrankaNazivFormatedOIB_1">STIL DIEM j.d.o.o. za usluge, OIB 21640850238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STIL DIEM j.d.o.o. za usluge</item>
    </izvorni_sadrzaj>
    <derivirana_varijabla naziv="DomainObject.Predmet.StrankaListFormated_1">
      <item>STIL DIEM j.d.o.o. za usluge</item>
    </derivirana_varijabla>
  </DomainObject.Predmet.StrankaListFormated>
  <DomainObject.Predmet.StrankaListFormatedOIB>
    <izvorni_sadrzaj>
      <item>STIL DIEM j.d.o.o. za usluge, OIB 21640850238</item>
    </izvorni_sadrzaj>
    <derivirana_varijabla naziv="DomainObject.Predmet.StrankaListFormatedOIB_1">
      <item>STIL DIEM j.d.o.o. za usluge, OIB 21640850238</item>
    </derivirana_varijabla>
  </DomainObject.Predmet.StrankaListFormatedOIB>
  <DomainObject.Predmet.StrankaListFormatedWithAdress>
    <izvorni_sadrzaj>
      <item>STIL DIEM j.d.o.o. za usluge, Kozlikovo 12 , 10450 Kozlikovo</item>
    </izvorni_sadrzaj>
    <derivirana_varijabla naziv="DomainObject.Predmet.StrankaListFormatedWithAdress_1">
      <item>STIL DIEM j.d.o.o. za usluge, Kozlikovo 12 , 10450 Kozlikovo</item>
    </derivirana_varijabla>
  </DomainObject.Predmet.StrankaListFormatedWithAdress>
  <DomainObject.Predmet.StrankaListFormatedWithAdressOIB>
    <izvorni_sadrzaj>
      <item>STIL DIEM j.d.o.o. za usluge, OIB 21640850238, Kozlikovo 12 , 10450 Kozlikovo</item>
    </izvorni_sadrzaj>
    <derivirana_varijabla naziv="DomainObject.Predmet.StrankaListFormatedWithAdressOIB_1">
      <item>STIL DIEM j.d.o.o. za usluge, OIB 21640850238, Kozlikovo 12 , 10450 Kozlikovo</item>
    </derivirana_varijabla>
  </DomainObject.Predmet.StrankaListFormatedWithAdressOIB>
  <DomainObject.Predmet.StrankaListNazivFormated>
    <izvorni_sadrzaj>
      <item>STIL DIEM j.d.o.o. za usluge</item>
    </izvorni_sadrzaj>
    <derivirana_varijabla naziv="DomainObject.Predmet.StrankaListNazivFormated_1">
      <item>STIL DIEM j.d.o.o. za usluge</item>
    </derivirana_varijabla>
  </DomainObject.Predmet.StrankaListNazivFormated>
  <DomainObject.Predmet.StrankaListNazivFormatedOIB>
    <izvorni_sadrzaj>
      <item>STIL DIEM j.d.o.o. za usluge, OIB 21640850238</item>
    </izvorni_sadrzaj>
    <derivirana_varijabla naziv="DomainObject.Predmet.StrankaListNazivFormatedOIB_1">
      <item>STIL DIEM j.d.o.o. za usluge, OIB 21640850238</item>
    </derivirana_varijabla>
  </DomainObject.Predmet.StrankaListNazivFormatedOIB>
  <DomainObject.Predmet.ProtuStrankaListFormated>
    <izvorni_sadrzaj>
      <item>STIL DIEM j.d.o.o. za usluge</item>
    </izvorni_sadrzaj>
    <derivirana_varijabla naziv="DomainObject.Predmet.ProtuStrankaListFormated_1">
      <item>STIL DIEM j.d.o.o. za usluge</item>
    </derivirana_varijabla>
  </DomainObject.Predmet.ProtuStrankaListFormated>
  <DomainObject.Predmet.ProtuStrankaListFormatedOIB>
    <izvorni_sadrzaj>
      <item>STIL DIEM j.d.o.o. za usluge, OIB 21640850238</item>
    </izvorni_sadrzaj>
    <derivirana_varijabla naziv="DomainObject.Predmet.ProtuStrankaListFormatedOIB_1">
      <item>STIL DIEM j.d.o.o. za usluge, OIB 21640850238</item>
    </derivirana_varijabla>
  </DomainObject.Predmet.ProtuStrankaListFormatedOIB>
  <DomainObject.Predmet.ProtuStrankaListFormatedWithAdress>
    <izvorni_sadrzaj>
      <item>STIL DIEM j.d.o.o. za usluge, Kozlikovo 12 , 10450 Kozlikovo</item>
    </izvorni_sadrzaj>
    <derivirana_varijabla naziv="DomainObject.Predmet.ProtuStrankaListFormatedWithAdress_1">
      <item>STIL DIEM j.d.o.o. za usluge, Kozlikovo 12 , 10450 Kozlikovo</item>
    </derivirana_varijabla>
  </DomainObject.Predmet.ProtuStrankaListFormatedWithAdress>
  <DomainObject.Predmet.ProtuStrankaListFormatedWithAdressOIB>
    <izvorni_sadrzaj>
      <item>STIL DIEM j.d.o.o. za usluge, OIB 21640850238, Kozlikovo 12 , 10450 Kozlikovo</item>
    </izvorni_sadrzaj>
    <derivirana_varijabla naziv="DomainObject.Predmet.ProtuStrankaListFormatedWithAdressOIB_1">
      <item>STIL DIEM j.d.o.o. za usluge, OIB 21640850238, Kozlikovo 12 , 10450 Kozlikovo</item>
    </derivirana_varijabla>
  </DomainObject.Predmet.ProtuStrankaListFormatedWithAdressOIB>
  <DomainObject.Predmet.ProtuStrankaListNazivFormated>
    <izvorni_sadrzaj>
      <item>STIL DIEM j.d.o.o. za usluge</item>
    </izvorni_sadrzaj>
    <derivirana_varijabla naziv="DomainObject.Predmet.ProtuStrankaListNazivFormated_1">
      <item>STIL DIEM j.d.o.o. za usluge</item>
    </derivirana_varijabla>
  </DomainObject.Predmet.ProtuStrankaListNazivFormated>
  <DomainObject.Predmet.ProtuStrankaListNazivFormatedOIB>
    <izvorni_sadrzaj>
      <item>STIL DIEM j.d.o.o. za usluge, OIB 21640850238</item>
    </izvorni_sadrzaj>
    <derivirana_varijabla naziv="DomainObject.Predmet.ProtuStrankaListNazivFormatedOIB_1">
      <item>STIL DIEM j.d.o.o. za usluge, OIB 21640850238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STIL DIEM j.d.o.o. za usluge</izvorni_sadrzaj>
    <derivirana_varijabla naziv="DomainObject.Predmet.StrankaIDrugi_1">STIL DIEM j.d.o.o. za usluge</derivirana_varijabla>
  </DomainObject.Predmet.StrankaIDrugi>
  <DomainObject.Predmet.ProtustrankaIDrugi>
    <izvorni_sadrzaj>STIL DIEM j.d.o.o. za usluge</izvorni_sadrzaj>
    <derivirana_varijabla naziv="DomainObject.Predmet.ProtustrankaIDrugi_1">STIL DIEM j.d.o.o. za usluge</derivirana_varijabla>
  </DomainObject.Predmet.ProtustrankaIDrugi>
  <DomainObject.Predmet.StrankaIDrugiAdressOIB>
    <izvorni_sadrzaj>STIL DIEM j.d.o.o. za usluge, OIB 21640850238, Kozlikovo 12 , 10450 Kozlikovo</izvorni_sadrzaj>
    <derivirana_varijabla naziv="DomainObject.Predmet.StrankaIDrugiAdressOIB_1">STIL DIEM j.d.o.o. za usluge, OIB 21640850238, Kozlikovo 12 , 10450 Kozlikovo</derivirana_varijabla>
  </DomainObject.Predmet.StrankaIDrugiAdressOIB>
  <DomainObject.Predmet.ProtustrankaIDrugiAdressOIB>
    <izvorni_sadrzaj>STIL DIEM j.d.o.o. za usluge, OIB 21640850238, Kozlikovo 12 , 10450 Kozlikovo</izvorni_sadrzaj>
    <derivirana_varijabla naziv="DomainObject.Predmet.ProtustrankaIDrugiAdressOIB_1">STIL DIEM j.d.o.o. za usluge, OIB 21640850238, Kozlikovo 12 , 10450 Kozlikovo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DIEM j.d.o.o. za usluge</item>
      <item>STIL DIEM j.d.o.o. za usluge</item>
    </izvorni_sadrzaj>
    <derivirana_varijabla naziv="DomainObject.Predmet.SudioniciListNaziv_1">
      <item>STIL DIEM j.d.o.o. za usluge</item>
      <item>STIL DIEM j.d.o.o. za usluge</item>
    </derivirana_varijabla>
  </DomainObject.Predmet.SudioniciListNaziv>
  <DomainObject.Predmet.SudioniciListAdressOIB>
    <izvorni_sadrzaj>
      <item>STIL DIEM j.d.o.o. za usluge, OIB 21640850238, Kozlikovo 12 ,10450 Kozlikovo</item>
      <item>STIL DIEM j.d.o.o. za usluge, OIB 21640850238, Kozlikovo 12 ,10450 Kozlikovo</item>
    </izvorni_sadrzaj>
    <derivirana_varijabla naziv="DomainObject.Predmet.SudioniciListAdressOIB_1">
      <item>STIL DIEM j.d.o.o. za usluge, OIB 21640850238, Kozlikovo 12 ,10450 Kozlikovo</item>
      <item>STIL DIEM j.d.o.o. za usluge, OIB 21640850238, Kozlikovo 12 ,10450 Kozlikovo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21640850238</item>
      <item>, OIB 21640850238</item>
    </izvorni_sadrzaj>
    <derivirana_varijabla naziv="DomainObject.Predmet.SudioniciListNazivOIB_1">
      <item>, OIB 21640850238</item>
      <item>, OIB 21640850238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F5110-9CB3-40E1-99C8-A9EFBB0F4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1653</properties:Characters>
  <properties:Lines>65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2018-04-18T10:20:00Z</dcterms:created>
  <dc:creator>hermanj</dc:creator>
  <cp:lastModifiedBy>Darija Miličević</cp:lastModifiedBy>
  <cp:lastPrinted>2018-05-09T08:40:00Z</cp:lastPrinted>
  <dcterms:modified xmlns:xsi="http://www.w3.org/2001/XMLSchema-instance" xsi:type="dcterms:W3CDTF">2018-05-09T08:41:00Z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(odluka_St-1274_2017-5.docx)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