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9781" w14:paraId="8479781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3514B4">
        <w:t>284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514B4">
        <w:t>CIKLON TIM d.o.o. ''u likvidaciji''</w:t>
      </w:r>
      <w:r w:rsidR="00311993">
        <w:t xml:space="preserve"> </w:t>
      </w:r>
      <w:r w:rsidR="006634BC">
        <w:t xml:space="preserve">sa sjedištem u </w:t>
      </w:r>
      <w:r w:rsidR="003514B4">
        <w:t>Za</w:t>
      </w:r>
      <w:r w:rsidR="00422B01">
        <w:t>dru (Grad Zadar), Polačišće bb,</w:t>
      </w:r>
      <w:r w:rsidR="00AE23D4">
        <w:t xml:space="preserve"> </w:t>
      </w:r>
      <w:r w:rsidR="00A01095">
        <w:t xml:space="preserve">OIB: </w:t>
      </w:r>
      <w:r w:rsidR="003514B4">
        <w:t>77664691434</w:t>
      </w:r>
      <w:r>
        <w:t xml:space="preserve">, </w:t>
      </w:r>
      <w:r w:rsidR="00E90EC4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514B4">
        <w:t>CIKLON TIM d.o.o. ''u likvidaciji'' sa sjedištem u Zadru (Grad Zadar), Polačišće bb, OIB: 77664691434</w:t>
      </w:r>
      <w:r w:rsidR="001322CF">
        <w:t xml:space="preserve"> </w:t>
      </w:r>
      <w:r>
        <w:t xml:space="preserve">s danom </w:t>
      </w:r>
      <w:r w:rsidR="00E90EC4">
        <w:t>23</w:t>
      </w:r>
      <w:r>
        <w:t xml:space="preserve">. ožujka 2016. u </w:t>
      </w:r>
      <w:r w:rsidR="0042337E">
        <w:t>11</w:t>
      </w:r>
      <w:r>
        <w:t>,</w:t>
      </w:r>
      <w:r w:rsidR="0042337E">
        <w:t>30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42337E" w:rsidR="00E41244">
      <w:pPr>
        <w:ind w:firstLine="705"/>
        <w:jc w:val="both"/>
      </w:pPr>
      <w:r w:rsidRPr="0042337E">
        <w:t>II</w:t>
      </w:r>
      <w:r w:rsidR="00386298" w:rsidRPr="0042337E">
        <w:t xml:space="preserve">. </w:t>
      </w:r>
      <w:r w:rsidR="00193657" w:rsidRPr="0042337E">
        <w:t>Stečajnim upraviteljem</w:t>
      </w:r>
      <w:r w:rsidRPr="0042337E">
        <w:t xml:space="preserve"> dužnika </w:t>
      </w:r>
      <w:r w:rsidR="00193657" w:rsidRPr="0042337E">
        <w:t xml:space="preserve">imenuje se </w:t>
      </w:r>
      <w:r w:rsidR="0042337E" w:rsidRPr="0042337E">
        <w:t>Renato Sabljić</w:t>
      </w:r>
      <w:r w:rsidR="00E41244" w:rsidRPr="0042337E">
        <w:t xml:space="preserve"> </w:t>
      </w:r>
      <w:r w:rsidR="0042337E" w:rsidRPr="0042337E">
        <w:t>iz Zagreba,</w:t>
      </w:r>
      <w:r w:rsidR="0042337E" w:rsidRPr="00C911AF">
        <w:t xml:space="preserve"> Zdenački zavoj 14, OIB: 74644810692</w:t>
      </w:r>
      <w:r w:rsidR="0042337E">
        <w:t>.</w:t>
      </w:r>
    </w:p>
    <w:p w:rsidRDefault="0042337E" w:rsidP="0042337E" w:rsidR="0042337E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514B4">
        <w:t>CIKLON TIM d.o.o. ''u likvidaciji'' sa sjedištem u Zadru (Grad Zadar), Polačišće bb, OIB: 77664691434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422B01">
        <w:t>1857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422B01">
        <w:t>81.959,43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22B01">
        <w:t>ne</w:t>
      </w:r>
      <w:r w:rsidR="007E65A6">
        <w:t>ma</w:t>
      </w:r>
      <w:r w:rsidR="001E74F1" w:rsidRPr="00CF7AC9">
        <w:t xml:space="preserve"> otvoren račun</w:t>
      </w:r>
      <w:r w:rsidR="00AE23D4">
        <w:t xml:space="preserve">, </w:t>
      </w:r>
      <w:r w:rsidR="002B6368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E90EC4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42337E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1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514B4">
      <w:t>284</w:t>
    </w:r>
    <w:r w:rsidR="002B636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6368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14B4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2B01"/>
    <w:rsid w:val="0042337E"/>
    <w:rsid w:val="00423912"/>
    <w:rsid w:val="0042650A"/>
    <w:rsid w:val="00431416"/>
    <w:rsid w:val="00432578"/>
    <w:rsid w:val="00440B05"/>
    <w:rsid w:val="00445D48"/>
    <w:rsid w:val="004647EF"/>
    <w:rsid w:val="004871ED"/>
    <w:rsid w:val="004A5D4D"/>
    <w:rsid w:val="004B703D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35B27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AE23D4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0EC4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CIKLON TIM društvo s ograničenom odgovornošću za trgovinu i poslovne usluge "u likvidaciji"</izvorni_sadrzaj>
    <derivirana_varijabla naziv="DomainObject.Predmet.ProtustrankaFormated_1">  CIKLON TIM društvo s ograničenom odgovornošću za trgovinu i poslovne usluge "u likvidaciji"</derivirana_varijabla>
  </DomainObject.Predmet.ProtustrankaFormated>
  <DomainObject.Predmet.ProtustrankaFormatedOIB>
    <izvorni_sadrzaj>  CIKLON TIM društvo s ograničenom odgovornošću za trgovinu i poslovne usluge "u likvidaciji", OIB 77664691434</izvorni_sadrzaj>
    <derivirana_varijabla naziv="DomainObject.Predmet.ProtustrankaFormatedOIB_1">  CIKLON TIM društvo s ograničenom odgovornošću za trgovinu i poslovne usluge "u likvidaciji", OIB 77664691434</derivirana_varijabla>
  </DomainObject.Predmet.ProtustrankaFormatedOIB>
  <DomainObject.Predmet.ProtustrankaFormatedWithAdress>
    <izvorni_sadrzaj> CIKLON TIM društvo s ograničenom odgovornošću za trgovinu i poslovne usluge "u likvidaciji", Polačišće/bb, 23000 Zadar</izvorni_sadrzaj>
    <derivirana_varijabla naziv="DomainObject.Predmet.ProtustrankaFormatedWithAdress_1"> CIKLON TIM društvo s ograničenom odgovornošću za trgovinu i poslovne usluge "u likvidaciji", Polačišće/bb, 23000 Zadar</derivirana_varijabla>
  </DomainObject.Predmet.ProtustrankaFormatedWithAdress>
  <DomainObject.Predmet.ProtustrankaFormatedWithAdressOIB>
    <izvorni_sadrzaj> CIKLON TIM društvo s ograničenom odgovornošću za trgovinu i poslovne usluge "u likvidaciji", OIB 77664691434, Polačišće/bb, 23000 Zadar</izvorni_sadrzaj>
    <derivirana_varijabla naziv="DomainObject.Predmet.ProtustrankaFormatedWithAdressOIB_1"> CIKLON TIM društvo s ograničenom odgovornošću za trgovinu i poslovne usluge "u likvidaciji", OIB 77664691434, Polačišće/bb, 23000 Zadar</derivirana_varijabla>
  </DomainObject.Predmet.ProtustrankaFormatedWithAdressOIB>
  <DomainObject.Predmet.ProtustrankaWithAdress>
    <izvorni_sadrzaj>CIKLON TIM društvo s ograničenom odgovornošću za trgovinu i poslovne usluge "u likvidaciji" Polačišće/bb, 23000 Zadar</izvorni_sadrzaj>
    <derivirana_varijabla naziv="DomainObject.Predmet.ProtustrankaWithAdress_1">CIKLON TIM društvo s ograničenom odgovornošću za trgovinu i poslovne usluge "u likvidaciji" Polačišće/bb, 23000 Zadar</derivirana_varijabla>
  </DomainObject.Predmet.ProtustrankaWithAdress>
  <DomainObject.Predmet.ProtustrankaWithAdressOIB>
    <izvorni_sadrzaj>CIKLON TIM društvo s ograničenom odgovornošću za trgovinu i poslovne usluge "u likvidaciji", OIB 77664691434, Polačišće/bb, 23000 Zadar</izvorni_sadrzaj>
    <derivirana_varijabla naziv="DomainObject.Predmet.ProtustrankaWithAdressOIB_1">CIKLON TIM društvo s ograničenom odgovornošću za trgovinu i poslovne usluge "u likvidaciji", OIB 77664691434, Polačišće/bb, 23000 Zadar</derivirana_varijabla>
  </DomainObject.Predmet.ProtustrankaWithAdressOIB>
  <DomainObject.Predmet.ProtustrankaNazivFormated>
    <izvorni_sadrzaj>CIKLON TIM društvo s ograničenom odgovornošću za trgovinu i poslovne usluge "u likvidaciji"</izvorni_sadrzaj>
    <derivirana_varijabla naziv="DomainObject.Predmet.ProtustrankaNazivFormated_1">CIKLON TIM društvo s ograničenom odgovornošću za trgovinu i poslovne usluge "u likvidaciji"</derivirana_varijabla>
  </DomainObject.Predmet.ProtustrankaNazivFormated>
  <DomainObject.Predmet.ProtustrankaNazivFormatedOIB>
    <izvorni_sadrzaj>CIKLON TIM društvo s ograničenom odgovornošću za trgovinu i poslovne usluge "u likvidaciji", OIB 77664691434</izvorni_sadrzaj>
    <derivirana_varijabla naziv="DomainObject.Predmet.ProtustrankaNazivFormatedOIB_1">CIKLON TIM društvo s ograničenom odgovornošću za trgovinu i poslovne usluge "u likvidaciji", OIB 77664691434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81959.43</izvorni_sadrzaj>
    <derivirana_varijabla naziv="DomainObject.Predmet.TrenutnaVrijednost_1">81959.43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CIKLON TIM društvo s ograničenom odgovornošću za trgovinu i poslovne usluge "u likvidaciji"</item>
    </izvorni_sadrzaj>
    <derivirana_varijabla naziv="DomainObject.Predmet.ProtuStrankaListFormated_1">
      <item>CIKLON TIM društvo s ograničenom odgovornošću za trgovinu i poslovne usluge "u likvidaciji"</item>
    </derivirana_varijabla>
  </DomainObject.Predmet.ProtuStrankaListFormated>
  <DomainObject.Predmet.ProtuStrankaListFormatedOIB>
    <izvorni_sadrzaj>
      <item>CIKLON TIM društvo s ograničenom odgovornošću za trgovinu i poslovne usluge "u likvidaciji", OIB 77664691434</item>
    </izvorni_sadrzaj>
    <derivirana_varijabla naziv="DomainObject.Predmet.ProtuStrankaListFormatedOIB_1">
      <item>CIKLON TIM društvo s ograničenom odgovornošću za trgovinu i poslovne usluge "u likvidaciji", OIB 77664691434</item>
    </derivirana_varijabla>
  </DomainObject.Predmet.ProtuStrankaListFormatedOIB>
  <DomainObject.Predmet.ProtuStrankaListFormatedWithAdress>
    <izvorni_sadrzaj>
      <item>CIKLON TIM društvo s ograničenom odgovornošću za trgovinu i poslovne usluge "u likvidaciji", Polačišće/bb, 23000 Zadar</item>
    </izvorni_sadrzaj>
    <derivirana_varijabla naziv="DomainObject.Predmet.ProtuStrankaListFormatedWithAdress_1">
      <item>CIKLON TIM društvo s ograničenom odgovornošću za trgovinu i poslovne usluge "u likvidaciji", Polačišće/bb, 23000 Zadar</item>
    </derivirana_varijabla>
  </DomainObject.Predmet.ProtuStrankaListFormatedWithAdress>
  <DomainObject.Predmet.ProtuStrankaListFormatedWithAdressOIB>
    <izvorni_sadrzaj>
      <item>CIKLON TIM društvo s ograničenom odgovornošću za trgovinu i poslovne usluge "u likvidaciji", OIB 77664691434, Polačišće/bb, 23000 Zadar</item>
    </izvorni_sadrzaj>
    <derivirana_varijabla naziv="DomainObject.Predmet.ProtuStrankaListFormatedWithAdressOIB_1">
      <item>CIKLON TIM društvo s ograničenom odgovornošću za trgovinu i poslovne usluge "u likvidaciji", OIB 77664691434, Polačišće/bb, 23000 Zadar</item>
    </derivirana_varijabla>
  </DomainObject.Predmet.ProtuStrankaListFormatedWithAdressOIB>
  <DomainObject.Predmet.ProtuStrankaListNazivFormated>
    <izvorni_sadrzaj>
      <item>CIKLON TIM društvo s ograničenom odgovornošću za trgovinu i poslovne usluge "u likvidaciji"</item>
    </izvorni_sadrzaj>
    <derivirana_varijabla naziv="DomainObject.Predmet.ProtuStrankaListNazivFormated_1">
      <item>CIKLON TIM društvo s ograničenom odgovornošću za trgovinu i poslovne usluge "u likvidaciji"</item>
    </derivirana_varijabla>
  </DomainObject.Predmet.ProtuStrankaListNazivFormated>
  <DomainObject.Predmet.ProtuStrankaListNazivFormatedOIB>
    <izvorni_sadrzaj>
      <item>CIKLON TIM društvo s ograničenom odgovornošću za trgovinu i poslovne usluge "u likvidaciji", OIB 77664691434</item>
    </izvorni_sadrzaj>
    <derivirana_varijabla naziv="DomainObject.Predmet.ProtuStrankaListNazivFormatedOIB_1">
      <item>CIKLON TIM društvo s ograničenom odgovornošću za trgovinu i poslovne usluge "u likvidaciji", OIB 77664691434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CIKLON TIM društvo s ograničenom odgovornošću za trgovinu i poslovne usluge "u likvidaciji"</izvorni_sadrzaj>
    <derivirana_varijabla naziv="DomainObject.Predmet.ProtustrankaIDrugi_1">CIKLON TIM društvo s ograničenom odgovornošću za trgovinu i poslovne usluge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CIKLON TIM društvo s ograničenom odgovornošću za trgovinu i poslovne usluge "u likvidaciji", OIB 77664691434, Polačišće/bb, 23000 Zadar</izvorni_sadrzaj>
    <derivirana_varijabla naziv="DomainObject.Predmet.ProtustrankaIDrugiAdressOIB_1">CIKLON TIM društvo s ograničenom odgovornošću za trgovinu i poslovne usluge "u likvidaciji", OIB 77664691434, Polačišće/bb,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CIKLON TIM društvo s ograničenom odgovornošću za trgovinu i poslovne usluge "u likvidaciji"</item>
    </izvorni_sadrzaj>
    <derivirana_varijabla naziv="DomainObject.Predmet.SudioniciListNaziv_1">
      <item>FINA</item>
      <item>CIKLON TIM društvo s ograničenom odgovornošću za trgovinu i poslovne usluge "u likvidaciji"</item>
    </derivirana_varijabla>
  </DomainObject.Predmet.SudioniciListNaziv>
  <DomainObject.Predmet.SudioniciListAdressOIB>
    <izvorni_sadrzaj>
      <item>FINA, OIB 85821130368</item>
      <item>CIKLON TIM društvo s ograničenom odgovornošću za trgovinu i poslovne usluge "u likvidaciji", OIB 77664691434, Polačišće/bb,23000 Zadar</item>
    </izvorni_sadrzaj>
    <derivirana_varijabla naziv="DomainObject.Predmet.SudioniciListAdressOIB_1">
      <item>FINA, OIB 85821130368</item>
      <item>CIKLON TIM društvo s ograničenom odgovornošću za trgovinu i poslovne usluge "u likvidaciji", OIB 77664691434, Polačišće/bb,23000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77664691434</item>
    </izvorni_sadrzaj>
    <derivirana_varijabla naziv="DomainObject.Predmet.SudioniciListNazivOIB_1">
      <item>, OIB 85821130368</item>
      <item>, OIB 77664691434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4794</properties:Characters>
  <properties:Lines>123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2016-03-17T13:51:00Z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