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4A311B">
                    <w:rPr>
                      <w:sz w:val="22"/>
                      <w:szCs w:val="22"/>
                    </w:rPr>
                    <w:t>18. St-536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abf23d1" w14:paraId="abf23d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416ED2">
        <w:t xml:space="preserve">KRISTINA I JASMINA j.d.o.o. za ugostiteljstvo, trgovinu i usluge, Sesvete, </w:t>
      </w:r>
      <w:proofErr w:type="spellStart"/>
      <w:r w:rsidR="00416ED2">
        <w:t>Vinogorska</w:t>
      </w:r>
      <w:proofErr w:type="spellEnd"/>
      <w:r w:rsidR="00416ED2">
        <w:t xml:space="preserve"> 46 I, MBS: 080978773, OIB: 38130349877</w:t>
      </w:r>
      <w:r w:rsidR="0069459D">
        <w:t xml:space="preserve">, </w:t>
      </w:r>
      <w:r w:rsidR="00B54459">
        <w:t xml:space="preserve"> </w:t>
      </w:r>
      <w:r w:rsidR="000979AA">
        <w:t xml:space="preserve">  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416ED2">
        <w:t xml:space="preserve">KRISTINA I JASMINA j.d.o.o. za ugostiteljstvo, trgovinu i usluge, Sesvete, </w:t>
      </w:r>
      <w:proofErr w:type="spellStart"/>
      <w:r w:rsidR="00416ED2">
        <w:t>Vinogorska</w:t>
      </w:r>
      <w:proofErr w:type="spellEnd"/>
      <w:r w:rsidR="00416ED2">
        <w:t xml:space="preserve"> 46 I, MBS: 080978773, OIB: 38130349877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482488" w:rsidR="00482488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482488" w:rsidRPr="00B03FBD">
        <w:t xml:space="preserve">David Jakovljević, </w:t>
      </w:r>
      <w:r w:rsidR="00482488">
        <w:t>Zagreb, Trg Nikole Šubića Zrinskog 10</w:t>
      </w:r>
      <w:r w:rsidR="00482488" w:rsidRPr="00B03FBD">
        <w:t>, OIB</w:t>
      </w:r>
      <w:r w:rsidR="00482488">
        <w:t>:</w:t>
      </w:r>
      <w:r w:rsidR="00482488" w:rsidRPr="00B03FBD">
        <w:t xml:space="preserve"> 63014812654</w:t>
      </w:r>
    </w:p>
    <w:p w:rsidRDefault="004E5FC6" w:rsidP="00482488" w:rsidR="004E5FC6" w:rsidRPr="00482488">
      <w:pPr>
        <w:pStyle w:val="Odlomakpopisa"/>
        <w:ind w:left="106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416ED2">
        <w:t xml:space="preserve">KRISTINA I JASMINA j.d.o.o. za ugostiteljstvo, trgovinu i usluge, Sesvete, </w:t>
      </w:r>
      <w:proofErr w:type="spellStart"/>
      <w:r w:rsidR="00416ED2">
        <w:t>Vinogorska</w:t>
      </w:r>
      <w:proofErr w:type="spellEnd"/>
      <w:r w:rsidR="00416ED2">
        <w:t xml:space="preserve"> 46 I, MBS: 080978773, OIB: 38130349877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416ED2">
        <w:rPr>
          <w:bCs/>
        </w:rPr>
        <w:t>12</w:t>
      </w:r>
      <w:r w:rsidR="000C1B37">
        <w:rPr>
          <w:bCs/>
        </w:rPr>
        <w:t xml:space="preserve">. </w:t>
      </w:r>
      <w:r w:rsidR="00416ED2">
        <w:rPr>
          <w:bCs/>
        </w:rPr>
        <w:t>veljače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416ED2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416ED2">
        <w:rPr>
          <w:bCs/>
        </w:rPr>
        <w:t xml:space="preserve"> </w:t>
      </w:r>
      <w:proofErr w:type="spellStart"/>
      <w:r w:rsidR="00416ED2">
        <w:rPr>
          <w:bCs/>
        </w:rPr>
        <w:t>Ur.broj</w:t>
      </w:r>
      <w:proofErr w:type="spellEnd"/>
      <w:r w:rsidR="00416ED2">
        <w:rPr>
          <w:bCs/>
        </w:rPr>
        <w:t>: 04-06-18</w:t>
      </w:r>
      <w:r w:rsidR="005B7B60">
        <w:rPr>
          <w:bCs/>
        </w:rPr>
        <w:t>-</w:t>
      </w:r>
      <w:r w:rsidR="00416ED2">
        <w:rPr>
          <w:bCs/>
        </w:rPr>
        <w:t>650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C1B37">
        <w:rPr>
          <w:bCs/>
        </w:rPr>
        <w:t xml:space="preserve">8. </w:t>
      </w:r>
      <w:r w:rsidR="00416ED2">
        <w:rPr>
          <w:bCs/>
        </w:rPr>
        <w:t>veljače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416ED2">
        <w:t xml:space="preserve">KRISTINA I JASMINA j.d.o.o. za ugostiteljstvo, trgovinu i usluge, Sesvete, </w:t>
      </w:r>
      <w:proofErr w:type="spellStart"/>
      <w:r w:rsidR="00416ED2">
        <w:t>Vinogorska</w:t>
      </w:r>
      <w:proofErr w:type="spellEnd"/>
      <w:r w:rsidR="00416ED2">
        <w:t xml:space="preserve"> 46 I, MBS: 080978773, OIB: 38130349877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416ED2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St-536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416ED2">
        <w:t>3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416ED2">
        <w:t>a pod poslovnim brojem St-536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7583B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KRISTINA I JASMINA j.d.o.o. za ugostiteljstvo, trgovinu i usluge</izvorni_sadrzaj>
    <derivirana_varijabla naziv="DomainObject.Predmet.ProtustrankaFormated_1">  KRISTINA I JASMINA j.d.o.o. za ugostiteljstvo, trgovinu i usluge</derivirana_varijabla>
  </DomainObject.Predmet.ProtustrankaFormated>
  <DomainObject.Predmet.ProtustrankaFormatedOIB>
    <izvorni_sadrzaj>  KRISTINA I JASMINA j.d.o.o. za ugostiteljstvo, trgovinu i usluge, OIB 38130349877</izvorni_sadrzaj>
    <derivirana_varijabla naziv="DomainObject.Predmet.ProtustrankaFormatedOIB_1">  KRISTINA I JASMINA j.d.o.o. za ugostiteljstvo, trgovinu i usluge, OIB 38130349877</derivirana_varijabla>
  </DomainObject.Predmet.ProtustrankaFormatedOIB>
  <DomainObject.Predmet.ProtustrankaFormatedWithAdress>
    <izvorni_sadrzaj> KRISTINA I JASMINA j.d.o.o. za ugostiteljstvo, trgovinu i usluge, Vinogorska 46 I, 10360 Sesvete</izvorni_sadrzaj>
    <derivirana_varijabla naziv="DomainObject.Predmet.ProtustrankaFormatedWithAdress_1"> KRISTINA I JASMINA j.d.o.o. za ugostiteljstvo, trgovinu i usluge, Vinogorska 46 I, 10360 Sesvete</derivirana_varijabla>
  </DomainObject.Predmet.ProtustrankaFormatedWithAdress>
  <DomainObject.Predmet.ProtustrankaFormatedWithAdressOIB>
    <izvorni_sadrzaj> KRISTINA I JASMINA j.d.o.o. za ugostiteljstvo, trgovinu i usluge, OIB 38130349877, Vinogorska 46 I, 10360 Sesvete</izvorni_sadrzaj>
    <derivirana_varijabla naziv="DomainObject.Predmet.ProtustrankaFormatedWithAdressOIB_1"> KRISTINA I JASMINA j.d.o.o. za ugostiteljstvo, trgovinu i usluge, OIB 38130349877, Vinogorska 46 I, 10360 Sesvete</derivirana_varijabla>
  </DomainObject.Predmet.ProtustrankaFormatedWithAdressOIB>
  <DomainObject.Predmet.ProtustrankaWithAdress>
    <izvorni_sadrzaj>KRISTINA I JASMINA j.d.o.o. za ugostiteljstvo, trgovinu i usluge Vinogorska 46 I, 10360 Sesvete</izvorni_sadrzaj>
    <derivirana_varijabla naziv="DomainObject.Predmet.ProtustrankaWithAdress_1">KRISTINA I JASMINA j.d.o.o. za ugostiteljstvo, trgovinu i usluge Vinogorska 46 I, 10360 Sesvete</derivirana_varijabla>
  </DomainObject.Predmet.ProtustrankaWithAdress>
  <DomainObject.Predmet.ProtustrankaWithAdressOIB>
    <izvorni_sadrzaj>KRISTINA I JASMINA j.d.o.o. za ugostiteljstvo, trgovinu i usluge, OIB 38130349877, Vinogorska 46 I, 10360 Sesvete</izvorni_sadrzaj>
    <derivirana_varijabla naziv="DomainObject.Predmet.ProtustrankaWithAdressOIB_1">KRISTINA I JASMINA j.d.o.o. za ugostiteljstvo, trgovinu i usluge, OIB 38130349877, Vinogorska 46 I, 10360 Sesvete</derivirana_varijabla>
  </DomainObject.Predmet.ProtustrankaWithAdressOIB>
  <DomainObject.Predmet.ProtustrankaNazivFormated>
    <izvorni_sadrzaj>KRISTINA I JASMINA j.d.o.o. za ugostiteljstvo, trgovinu i usluge</izvorni_sadrzaj>
    <derivirana_varijabla naziv="DomainObject.Predmet.ProtustrankaNazivFormated_1">KRISTINA I JASMINA j.d.o.o. za ugostiteljstvo, trgovinu i usluge</derivirana_varijabla>
  </DomainObject.Predmet.ProtustrankaNazivFormated>
  <DomainObject.Predmet.ProtustrankaNazivFormatedOIB>
    <izvorni_sadrzaj>KRISTINA I JASMINA j.d.o.o. za ugostiteljstvo, trgovinu i usluge, OIB 38130349877</izvorni_sadrzaj>
    <derivirana_varijabla naziv="DomainObject.Predmet.ProtustrankaNazivFormatedOIB_1">KRISTINA I JASMINA j.d.o.o. za ugostiteljstvo, trgovinu i usluge, OIB 38130349877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I JASMINA j.d.o.o. za ugostiteljstvo, trgovinu i usluge</item>
    </izvorni_sadrzaj>
    <derivirana_varijabla naziv="DomainObject.Predmet.ProtuStrankaListFormated_1">
      <item>KRISTINA I JASMINA j.d.o.o. za ugostiteljstvo, trgovinu i usluge</item>
    </derivirana_varijabla>
  </DomainObject.Predmet.ProtuStrankaListFormated>
  <DomainObject.Predmet.ProtuStrankaListFormatedOIB>
    <izvorni_sadrzaj>
      <item>KRISTINA I JASMINA j.d.o.o. za ugostiteljstvo, trgovinu i usluge, OIB 38130349877</item>
    </izvorni_sadrzaj>
    <derivirana_varijabla naziv="DomainObject.Predmet.ProtuStrankaListFormatedOIB_1">
      <item>KRISTINA I JASMINA j.d.o.o. za ugostiteljstvo, trgovinu i usluge, OIB 38130349877</item>
    </derivirana_varijabla>
  </DomainObject.Predmet.ProtuStrankaListFormatedOIB>
  <DomainObject.Predmet.ProtuStrankaListFormatedWithAdress>
    <izvorni_sadrzaj>
      <item>KRISTINA I JASMINA j.d.o.o. za ugostiteljstvo, trgovinu i usluge, Vinogorska 46 I, 10360 Sesvete</item>
    </izvorni_sadrzaj>
    <derivirana_varijabla naziv="DomainObject.Predmet.ProtuStrankaListFormatedWithAdress_1">
      <item>KRISTINA I JASMINA j.d.o.o. za ugostiteljstvo, trgovinu i usluge, Vinogorska 46 I, 10360 Sesvete</item>
    </derivirana_varijabla>
  </DomainObject.Predmet.ProtuStrankaListFormatedWithAdress>
  <DomainObject.Predmet.ProtuStrankaListFormatedWithAdressOIB>
    <izvorni_sadrzaj>
      <item>KRISTINA I JASMINA j.d.o.o. za ugostiteljstvo, trgovinu i usluge, OIB 38130349877, Vinogorska 46 I, 10360 Sesvete</item>
    </izvorni_sadrzaj>
    <derivirana_varijabla naziv="DomainObject.Predmet.ProtuStrankaListFormatedWithAdressOIB_1">
      <item>KRISTINA I JASMINA j.d.o.o. za ugostiteljstvo, trgovinu i usluge, OIB 38130349877, Vinogorska 46 I, 10360 Sesvete</item>
    </derivirana_varijabla>
  </DomainObject.Predmet.ProtuStrankaListFormatedWithAdressOIB>
  <DomainObject.Predmet.ProtuStrankaListNazivFormated>
    <izvorni_sadrzaj>
      <item>KRISTINA I JASMINA j.d.o.o. za ugostiteljstvo, trgovinu i usluge</item>
    </izvorni_sadrzaj>
    <derivirana_varijabla naziv="DomainObject.Predmet.ProtuStrankaListNazivFormated_1">
      <item>KRISTINA I JASMINA j.d.o.o. za ugostiteljstvo, trgovinu i usluge</item>
    </derivirana_varijabla>
  </DomainObject.Predmet.ProtuStrankaListNazivFormated>
  <DomainObject.Predmet.ProtuStrankaListNazivFormatedOIB>
    <izvorni_sadrzaj>
      <item>KRISTINA I JASMINA j.d.o.o. za ugostiteljstvo, trgovinu i usluge, OIB 38130349877</item>
    </izvorni_sadrzaj>
    <derivirana_varijabla naziv="DomainObject.Predmet.ProtuStrankaListNazivFormatedOIB_1">
      <item>KRISTINA I JASMINA j.d.o.o. za ugostiteljstvo, trgovinu i usluge, OIB 38130349877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I JASMINA j.d.o.o. za ugostiteljstvo, trgovinu i usluge</izvorni_sadrzaj>
    <derivirana_varijabla naziv="DomainObject.Predmet.ProtustrankaIDrugi_1">KRISTINA I JASMINA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I JASMINA j.d.o.o. za ugostiteljstvo, trgovinu i usluge, OIB 38130349877, Vinogorska 46 I, 10360 Sesvete</izvorni_sadrzaj>
    <derivirana_varijabla naziv="DomainObject.Predmet.ProtustrankaIDrugiAdressOIB_1">KRISTINA I JASMINA j.d.o.o. za ugostiteljstvo, trgovinu i usluge, OIB 38130349877, Vinogorska 46 I,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I JASMINA j.d.o.o. za ugostiteljstvo, trgovinu i usluge</item>
      <item>FINA Regionalni centar Zagreb</item>
    </izvorni_sadrzaj>
    <derivirana_varijabla naziv="DomainObject.Predmet.SudioniciListNaziv_1">
      <item>KRISTINA I JASMINA j.d.o.o. za ugostiteljstvo, trgovinu i usluge</item>
      <item>FINA Regionalni centar Zagreb</item>
    </derivirana_varijabla>
  </DomainObject.Predmet.SudioniciListNaziv>
  <DomainObject.Predmet.SudioniciListAdressOIB>
    <izvorni_sadrzaj>
      <item>KRISTINA I JASMINA j.d.o.o. za ugostiteljstvo, trgovinu i usluge, OIB 38130349877, Vinogorska 46 I,10360 Sesvete</item>
      <item>FINA Regionalni centar Zagreb, OIB 85821130368, Trg svibanjskih žrtava 1995. br. 1,10000 Zagreb</item>
    </izvorni_sadrzaj>
    <derivirana_varijabla naziv="DomainObject.Predmet.SudioniciListAdressOIB_1">
      <item>KRISTINA I JASMINA j.d.o.o. za ugostiteljstvo, trgovinu i usluge, OIB 38130349877, Vinogorska 46 I,10360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38130349877</item>
      <item>, OIB 85821130368</item>
    </izvorni_sadrzaj>
    <derivirana_varijabla naziv="DomainObject.Predmet.SudioniciListNazivOIB_1">
      <item>, OIB 38130349877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C9E39-2583-4B7A-8139-0E2BBA530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3299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2019-01-17T11:13:00Z</dcterms:created>
  <dc:creator>Snježana Andrijanić</dc:creator>
  <cp:lastModifiedBy>Gordana Harc</cp:lastModifiedBy>
  <cp:lastPrinted>2019-01-17T11:13:00Z</cp:lastPrinted>
  <dcterms:modified xmlns:xsi="http://www.w3.org/2001/XMLSchema-instance" xsi:type="dcterms:W3CDTF">2019-01-17T11:27:00Z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St-536-18-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