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7fd4" w14:paraId="ab67fd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440062">
        <w:t>5639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40062">
        <w:t>5639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A7EDD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A7EDD">
        <w:t xml:space="preserve">GAZ AUTO d.o.o., Zagreb, Cvijete </w:t>
      </w:r>
      <w:proofErr w:type="spellStart"/>
      <w:r w:rsidR="002A7EDD">
        <w:t>Zuzorić</w:t>
      </w:r>
      <w:proofErr w:type="spellEnd"/>
      <w:r w:rsidR="002A7EDD">
        <w:t xml:space="preserve"> 21, MBS: </w:t>
      </w:r>
      <w:r w:rsidR="002A7EDD" w:rsidRPr="00510DE6">
        <w:t>080504301</w:t>
      </w:r>
      <w:r w:rsidR="002A7EDD">
        <w:t xml:space="preserve">, OIB: </w:t>
      </w:r>
      <w:r w:rsidR="002A7EDD" w:rsidRPr="00510DE6">
        <w:t>07122843067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2A7EDD">
        <w:t>665.171,95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A3AAE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22CBC"/>
    <w:rsid w:val="00141B20"/>
    <w:rsid w:val="001448C8"/>
    <w:rsid w:val="00161E51"/>
    <w:rsid w:val="00175A7E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55AF8"/>
    <w:rsid w:val="00261C86"/>
    <w:rsid w:val="00263D6D"/>
    <w:rsid w:val="00264D19"/>
    <w:rsid w:val="00270C9B"/>
    <w:rsid w:val="00277FC5"/>
    <w:rsid w:val="00291CC8"/>
    <w:rsid w:val="00297E94"/>
    <w:rsid w:val="002A51C3"/>
    <w:rsid w:val="002A7EDD"/>
    <w:rsid w:val="002B00FC"/>
    <w:rsid w:val="002C07CF"/>
    <w:rsid w:val="002C18D6"/>
    <w:rsid w:val="002E2125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40062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8459B"/>
    <w:rsid w:val="00590AEF"/>
    <w:rsid w:val="00591994"/>
    <w:rsid w:val="00592787"/>
    <w:rsid w:val="005A0039"/>
    <w:rsid w:val="005A7327"/>
    <w:rsid w:val="005A7FDD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354AC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12A9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36B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A2BDC"/>
    <w:rsid w:val="008C7DF8"/>
    <w:rsid w:val="008D29D6"/>
    <w:rsid w:val="008E1F3E"/>
    <w:rsid w:val="008E6652"/>
    <w:rsid w:val="00910A89"/>
    <w:rsid w:val="00911819"/>
    <w:rsid w:val="009120DC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7790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873B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07A16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076F2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A0C52"/>
    <w:rsid w:val="00CB0338"/>
    <w:rsid w:val="00CB0914"/>
    <w:rsid w:val="00CB329E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267F2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554FF"/>
    <w:rsid w:val="00F614E8"/>
    <w:rsid w:val="00F61BA3"/>
    <w:rsid w:val="00F67997"/>
    <w:rsid w:val="00F72236"/>
    <w:rsid w:val="00F77E4D"/>
    <w:rsid w:val="00F82497"/>
    <w:rsid w:val="00FB4139"/>
    <w:rsid w:val="00FB72CE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5639</izvorni_sadrzaj>
    <derivirana_varijabla naziv="DomainObject.Predmet.Broj_1">5639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St-5639/2015</izvorni_sadrzaj>
    <derivirana_varijabla naziv="DomainObject.Predmet.OznakaBroj_1">St-5639/2015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 AUTO d.o.o.</izvorni_sadrzaj>
    <derivirana_varijabla naziv="DomainObject.Predmet.ProtustrankaFormated_1">  GAZ AUTO d.o.o.</derivirana_varijabla>
  </DomainObject.Predmet.ProtustrankaFormated>
  <DomainObject.Predmet.ProtustrankaFormatedOIB>
    <izvorni_sadrzaj>  GAZ AUTO d.o.o., OIB 07122843067</izvorni_sadrzaj>
    <derivirana_varijabla naziv="DomainObject.Predmet.ProtustrankaFormatedOIB_1">  GAZ AUTO d.o.o., OIB 07122843067</derivirana_varijabla>
  </DomainObject.Predmet.ProtustrankaFormatedOIB>
  <DomainObject.Predmet.ProtustrankaFormatedWithAdress>
    <izvorni_sadrzaj> GAZ AUTO d.o.o., Cvijete Zuzorić 21, 10000 Zagreb</izvorni_sadrzaj>
    <derivirana_varijabla naziv="DomainObject.Predmet.ProtustrankaFormatedWithAdress_1"> GAZ AUTO d.o.o., Cvijete Zuzorić 21, 10000 Zagreb</derivirana_varijabla>
  </DomainObject.Predmet.ProtustrankaFormatedWithAdress>
  <DomainObject.Predmet.ProtustrankaFormatedWithAdressOIB>
    <izvorni_sadrzaj> GAZ AUTO d.o.o., OIB 07122843067, Cvijete Zuzorić 21, 10000 Zagreb</izvorni_sadrzaj>
    <derivirana_varijabla naziv="DomainObject.Predmet.ProtustrankaFormatedWithAdressOIB_1"> GAZ AUTO d.o.o., OIB 07122843067, Cvijete Zuzorić 21, 10000 Zagreb</derivirana_varijabla>
  </DomainObject.Predmet.ProtustrankaFormatedWithAdressOIB>
  <DomainObject.Predmet.ProtustrankaWithAdress>
    <izvorni_sadrzaj>GAZ AUTO d.o.o. Cvijete Zuzorić 21, 10000 Zagreb</izvorni_sadrzaj>
    <derivirana_varijabla naziv="DomainObject.Predmet.ProtustrankaWithAdress_1">GAZ AUTO d.o.o. Cvijete Zuzorić 21, 10000 Zagreb</derivirana_varijabla>
  </DomainObject.Predmet.ProtustrankaWithAdress>
  <DomainObject.Predmet.ProtustrankaWithAdressOIB>
    <izvorni_sadrzaj>GAZ AUTO d.o.o., OIB 07122843067, Cvijete Zuzorić 21, 10000 Zagreb</izvorni_sadrzaj>
    <derivirana_varijabla naziv="DomainObject.Predmet.ProtustrankaWithAdressOIB_1">GAZ AUTO d.o.o., OIB 07122843067, Cvijete Zuzorić 21, 10000 Zagreb</derivirana_varijabla>
  </DomainObject.Predmet.ProtustrankaWithAdressOIB>
  <DomainObject.Predmet.ProtustrankaNazivFormated>
    <izvorni_sadrzaj>GAZ AUTO d.o.o.</izvorni_sadrzaj>
    <derivirana_varijabla naziv="DomainObject.Predmet.ProtustrankaNazivFormated_1">GAZ AUTO d.o.o.</derivirana_varijabla>
  </DomainObject.Predmet.ProtustrankaNazivFormated>
  <DomainObject.Predmet.ProtustrankaNazivFormatedOIB>
    <izvorni_sadrzaj>GAZ AUTO d.o.o., OIB 07122843067</izvorni_sadrzaj>
    <derivirana_varijabla naziv="DomainObject.Predmet.ProtustrankaNazivFormatedOIB_1">GAZ AUTO d.o.o., OIB 07122843067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GAZ AUTO d.o.o.</item>
    </izvorni_sadrzaj>
    <derivirana_varijabla naziv="DomainObject.Predmet.ProtuStrankaListFormated_1">
      <item>GAZ AUTO d.o.o.</item>
    </derivirana_varijabla>
  </DomainObject.Predmet.ProtuStrankaListFormated>
  <DomainObject.Predmet.ProtuStrankaListFormatedOIB>
    <izvorni_sadrzaj>
      <item>GAZ AUTO d.o.o., OIB 07122843067</item>
    </izvorni_sadrzaj>
    <derivirana_varijabla naziv="DomainObject.Predmet.ProtuStrankaListFormatedOIB_1">
      <item>GAZ AUTO d.o.o., OIB 07122843067</item>
    </derivirana_varijabla>
  </DomainObject.Predmet.ProtuStrankaListFormatedOIB>
  <DomainObject.Predmet.ProtuStrankaListFormatedWithAdress>
    <izvorni_sadrzaj>
      <item>GAZ AUTO d.o.o., Cvijete Zuzorić 21, 10000 Zagreb</item>
    </izvorni_sadrzaj>
    <derivirana_varijabla naziv="DomainObject.Predmet.ProtuStrankaListFormatedWithAdress_1">
      <item>GAZ AUTO d.o.o., Cvijete Zuzorić 21, 10000 Zagreb</item>
    </derivirana_varijabla>
  </DomainObject.Predmet.ProtuStrankaListFormatedWithAdress>
  <DomainObject.Predmet.ProtuStrankaListFormatedWithAdressOIB>
    <izvorni_sadrzaj>
      <item>GAZ AUTO d.o.o., OIB 07122843067, Cvijete Zuzorić 21, 10000 Zagreb</item>
    </izvorni_sadrzaj>
    <derivirana_varijabla naziv="DomainObject.Predmet.ProtuStrankaListFormatedWithAdressOIB_1">
      <item>GAZ AUTO d.o.o., OIB 07122843067, Cvijete Zuzorić 21, 10000 Zagreb</item>
    </derivirana_varijabla>
  </DomainObject.Predmet.ProtuStrankaListFormatedWithAdressOIB>
  <DomainObject.Predmet.ProtuStrankaListNazivFormated>
    <izvorni_sadrzaj>
      <item>GAZ AUTO d.o.o.</item>
    </izvorni_sadrzaj>
    <derivirana_varijabla naziv="DomainObject.Predmet.ProtuStrankaListNazivFormated_1">
      <item>GAZ AUTO d.o.o.</item>
    </derivirana_varijabla>
  </DomainObject.Predmet.ProtuStrankaListNazivFormated>
  <DomainObject.Predmet.ProtuStrankaListNazivFormatedOIB>
    <izvorni_sadrzaj>
      <item>GAZ AUTO d.o.o., OIB 07122843067</item>
    </izvorni_sadrzaj>
    <derivirana_varijabla naziv="DomainObject.Predmet.ProtuStrankaListNazivFormatedOIB_1">
      <item>GAZ AUTO d.o.o., OIB 07122843067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GAZ AUTO d.o.o.</izvorni_sadrzaj>
    <derivirana_varijabla naziv="DomainObject.Predmet.ProtustrankaIDrugi_1">GAZ AUTO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GAZ AUTO d.o.o., OIB 07122843067, Cvijete Zuzorić 21, 10000 Zagreb</izvorni_sadrzaj>
    <derivirana_varijabla naziv="DomainObject.Predmet.ProtustrankaIDrugiAdressOIB_1">GAZ AUTO d.o.o., OIB 07122843067, Cvijete Zuzorić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GAZ AUTO d.o.o.</item>
    </izvorni_sadrzaj>
    <derivirana_varijabla naziv="DomainObject.Predmet.SudioniciListNaziv_1">
      <item>FINA Regionalni centar Zagreb</item>
      <item>GAZ AUTO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GAZ AUTO d.o.o., OIB 07122843067, Cvijete Zuzorić 21,10000 Zagreb</item>
    </izvorni_sadrzaj>
    <derivirana_varijabla naziv="DomainObject.Predmet.SudioniciListAdressOIB_1">
      <item>FINA Regionalni centar Zagreb, OIB 85821130368, Trg svibanjskih žrtava 1995. 1,10000 Zagreb</item>
      <item>GAZ AUTO d.o.o., OIB 07122843067, Cvijete Zuzorić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07122843067</item>
    </izvorni_sadrzaj>
    <derivirana_varijabla naziv="DomainObject.Predmet.SudioniciListNazivOIB_1">
      <item>, OIB 85821130368</item>
      <item>, OIB 07122843067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2016-02-01T10:13:00Z</dcterms:created>
  <dc:creator>ilukac</dc:creator>
  <cp:lastModifiedBy>Slavica Sorić</cp:lastModifiedBy>
  <cp:lastPrinted>2016-02-01T10:12:00Z</cp:lastPrinted>
  <dcterms:modified xmlns:xsi="http://www.w3.org/2001/XMLSchema-instance" xsi:type="dcterms:W3CDTF">2016-02-03T12:46:00Z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