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0e9a" w14:paraId="93b0e9a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596610">
        <w:rPr>
          <w:b/>
        </w:rPr>
        <w:t>889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BA63E5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BA63E5" w:rsidRPr="00BA63E5">
        <w:t xml:space="preserve"> </w:t>
      </w:r>
      <w:r w:rsidR="00BA63E5">
        <w:t xml:space="preserve">PORTELA INOX d.o.o., Stobreč, Put Vrbovnika bb, OIB: 40396365459, </w:t>
      </w:r>
      <w:r w:rsidR="00CD6654">
        <w:t xml:space="preserve">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BA63E5">
        <w:t>6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BA63E5">
        <w:t>PORTELA INOX d.o.o., Stobreč, Put Vrbovnika bb, OIB: 40396365459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BA63E5">
        <w:t>889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596610">
        <w:t>25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BA63E5">
        <w:t>PORTELA INOX d.o.o., Stobreč, Put Vrbovnika bb, OIB: 40396365459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596610">
        <w:t>11</w:t>
      </w:r>
      <w:r w:rsidR="003D1676">
        <w:t xml:space="preserve">. svibnja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596610">
        <w:t>5</w:t>
      </w:r>
      <w:r w:rsidR="003D1676">
        <w:t>.</w:t>
      </w:r>
      <w:r w:rsidR="00596610">
        <w:t>557</w:t>
      </w:r>
      <w:r w:rsidR="00466197">
        <w:t>,</w:t>
      </w:r>
      <w:r w:rsidR="00596610">
        <w:t>47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596610">
        <w:t>152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BA63E5">
        <w:rPr>
          <w:b/>
        </w:rPr>
        <w:t>6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7F6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7.St.889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A5D1D"/>
    <w:rsid w:val="001B47A7"/>
    <w:rsid w:val="00205AA3"/>
    <w:rsid w:val="002D78E4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6610"/>
    <w:rsid w:val="005C12B7"/>
    <w:rsid w:val="005D7505"/>
    <w:rsid w:val="0065181B"/>
    <w:rsid w:val="007634B0"/>
    <w:rsid w:val="00772BD0"/>
    <w:rsid w:val="00896A3D"/>
    <w:rsid w:val="009D5071"/>
    <w:rsid w:val="00A126EF"/>
    <w:rsid w:val="00A93497"/>
    <w:rsid w:val="00BA3950"/>
    <w:rsid w:val="00BA63E5"/>
    <w:rsid w:val="00C67953"/>
    <w:rsid w:val="00CC5486"/>
    <w:rsid w:val="00CD6654"/>
    <w:rsid w:val="00D2067C"/>
    <w:rsid w:val="00D6056F"/>
    <w:rsid w:val="00DE5301"/>
    <w:rsid w:val="00EA5C88"/>
    <w:rsid w:val="00EA67F6"/>
    <w:rsid w:val="00EF013A"/>
    <w:rsid w:val="00F11C3A"/>
    <w:rsid w:val="00F14A92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7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7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7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7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7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7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7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7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7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7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PORTELA INOX društvo s ograničenom odgovornošću za trgovinu i turizam, putnička agencija</izvorni_sadrzaj>
    <derivirana_varijabla naziv="DomainObject.Predmet.ProtustrankaFormated_1">  PORTELA INOX društvo s ograničenom odgovornošću za trgovinu i turizam, putnička agencija</derivirana_varijabla>
  </DomainObject.Predmet.ProtustrankaFormated>
  <DomainObject.Predmet.ProtustrankaFormatedOIB>
    <izvorni_sadrzaj>  PORTELA INOX društvo s ograničenom odgovornošću za trgovinu i turizam, putnička agencija, OIB 40396365459</izvorni_sadrzaj>
    <derivirana_varijabla naziv="DomainObject.Predmet.ProtustrankaFormatedOIB_1">  PORTELA INOX društvo s ograničenom odgovornošću za trgovinu i turizam, putnička agencija, OIB 40396365459</derivirana_varijabla>
  </DomainObject.Predmet.ProtustrankaFormatedOIB>
  <DomainObject.Predmet.ProtustrankaFormatedWithAdress>
    <izvorni_sadrzaj> PORTELA INOX društvo s ograničenom odgovornošću za trgovinu i turizam, putnička agencija, Put Vrbovnika b.b., 21311 Stobreč</izvorni_sadrzaj>
    <derivirana_varijabla naziv="DomainObject.Predmet.ProtustrankaFormatedWithAdress_1"> PORTELA INOX društvo s ograničenom odgovornošću za trgovinu i turizam, putnička agencija, Put Vrbovnika b.b., 21311 Stobreč</derivirana_varijabla>
  </DomainObject.Predmet.ProtustrankaFormatedWithAdress>
  <DomainObject.Predmet.ProtustrankaFormatedWithAdressOIB>
    <izvorni_sadrzaj> PORTELA INOX društvo s ograničenom odgovornošću za trgovinu i turizam, putnička agencija, OIB 40396365459, Put Vrbovnika b.b., 21311 Stobreč</izvorni_sadrzaj>
    <derivirana_varijabla naziv="DomainObject.Predmet.ProtustrankaFormatedWithAdressOIB_1"> PORTELA INOX društvo s ograničenom odgovornošću za trgovinu i turizam, putnička agencija, OIB 40396365459, Put Vrbovnika b.b., 21311 Stobreč</derivirana_varijabla>
  </DomainObject.Predmet.ProtustrankaFormatedWithAdressOIB>
  <DomainObject.Predmet.ProtustrankaWithAdress>
    <izvorni_sadrzaj>PORTELA INOX društvo s ograničenom odgovornošću za trgovinu i turizam, putnička agencija Put Vrbovnika b.b., 21311 Stobreč</izvorni_sadrzaj>
    <derivirana_varijabla naziv="DomainObject.Predmet.ProtustrankaWithAdress_1">PORTELA INOX društvo s ograničenom odgovornošću za trgovinu i turizam, putnička agencija Put Vrbovnika b.b., 21311 Stobreč</derivirana_varijabla>
  </DomainObject.Predmet.ProtustrankaWithAdress>
  <DomainObject.Predmet.ProtustrankaWithAdressOIB>
    <izvorni_sadrzaj>PORTELA INOX društvo s ograničenom odgovornošću za trgovinu i turizam, putnička agencija, OIB 40396365459, Put Vrbovnika b.b., 21311 Stobreč</izvorni_sadrzaj>
    <derivirana_varijabla naziv="DomainObject.Predmet.ProtustrankaWithAdressOIB_1">PORTELA INOX društvo s ograničenom odgovornošću za trgovinu i turizam, putnička agencija, OIB 40396365459, Put Vrbovnika b.b., 21311 Stobreč</derivirana_varijabla>
  </DomainObject.Predmet.ProtustrankaWithAdressOIB>
  <DomainObject.Predmet.ProtustrankaNazivFormated>
    <izvorni_sadrzaj>PORTELA INOX društvo s ograničenom odgovornošću za trgovinu i turizam, putnička agencija</izvorni_sadrzaj>
    <derivirana_varijabla naziv="DomainObject.Predmet.ProtustrankaNazivFormated_1">PORTELA INOX društvo s ograničenom odgovornošću za trgovinu i turizam, putnička agencija</derivirana_varijabla>
  </DomainObject.Predmet.ProtustrankaNazivFormated>
  <DomainObject.Predmet.ProtustrankaNazivFormatedOIB>
    <izvorni_sadrzaj>PORTELA INOX društvo s ograničenom odgovornošću za trgovinu i turizam, putnička agencija, OIB 40396365459</izvorni_sadrzaj>
    <derivirana_varijabla naziv="DomainObject.Predmet.ProtustrankaNazivFormatedOIB_1">PORTELA INOX društvo s ograničenom odgovornošću za trgovinu i turizam, putnička agencija, OIB 40396365459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5557.47</izvorni_sadrzaj>
    <derivirana_varijabla naziv="DomainObject.Predmet.TrenutnaVrijednost_1">5557.47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PORTELA INOX društvo s ograničenom odgovornošću za trgovinu i turizam, putnička agencija</item>
    </izvorni_sadrzaj>
    <derivirana_varijabla naziv="DomainObject.Predmet.ProtuStrankaListFormated_1">
      <item>PORTELA INOX društvo s ograničenom odgovornošću za trgovinu i turizam, putnička agencija</item>
    </derivirana_varijabla>
  </DomainObject.Predmet.ProtuStrankaListFormated>
  <DomainObject.Predmet.ProtuStrankaListFormatedOIB>
    <izvorni_sadrzaj>
      <item>PORTELA INOX društvo s ograničenom odgovornošću za trgovinu i turizam, putnička agencija, OIB 40396365459</item>
    </izvorni_sadrzaj>
    <derivirana_varijabla naziv="DomainObject.Predmet.ProtuStrankaListFormatedOIB_1">
      <item>PORTELA INOX društvo s ograničenom odgovornošću za trgovinu i turizam, putnička agencija, OIB 40396365459</item>
    </derivirana_varijabla>
  </DomainObject.Predmet.ProtuStrankaListFormatedOIB>
  <DomainObject.Predmet.ProtuStrankaListFormatedWithAdress>
    <izvorni_sadrzaj>
      <item>PORTELA INOX društvo s ograničenom odgovornošću za trgovinu i turizam, putnička agencija, Put Vrbovnika b.b., 21311 Stobreč</item>
    </izvorni_sadrzaj>
    <derivirana_varijabla naziv="DomainObject.Predmet.ProtuStrankaListFormatedWithAdress_1">
      <item>PORTELA INOX društvo s ograničenom odgovornošću za trgovinu i turizam, putnička agencija, Put Vrbovnika b.b., 21311 Stobreč</item>
    </derivirana_varijabla>
  </DomainObject.Predmet.ProtuStrankaListFormatedWithAdress>
  <DomainObject.Predmet.ProtuStrankaListFormatedWithAdressOIB>
    <izvorni_sadrzaj>
      <item>PORTELA INOX društvo s ograničenom odgovornošću za trgovinu i turizam, putnička agencija, OIB 40396365459, Put Vrbovnika b.b., 21311 Stobreč</item>
    </izvorni_sadrzaj>
    <derivirana_varijabla naziv="DomainObject.Predmet.ProtuStrankaListFormatedWithAdressOIB_1">
      <item>PORTELA INOX društvo s ograničenom odgovornošću za trgovinu i turizam, putnička agencija, OIB 40396365459, Put Vrbovnika b.b., 21311 Stobreč</item>
    </derivirana_varijabla>
  </DomainObject.Predmet.ProtuStrankaListFormatedWithAdressOIB>
  <DomainObject.Predmet.ProtuStrankaListNazivFormated>
    <izvorni_sadrzaj>
      <item>PORTELA INOX društvo s ograničenom odgovornošću za trgovinu i turizam, putnička agencija</item>
    </izvorni_sadrzaj>
    <derivirana_varijabla naziv="DomainObject.Predmet.ProtuStrankaListNazivFormated_1">
      <item>PORTELA INOX društvo s ograničenom odgovornošću za trgovinu i turizam, putnička agencija</item>
    </derivirana_varijabla>
  </DomainObject.Predmet.ProtuStrankaListNazivFormated>
  <DomainObject.Predmet.ProtuStrankaListNazivFormatedOIB>
    <izvorni_sadrzaj>
      <item>PORTELA INOX društvo s ograničenom odgovornošću za trgovinu i turizam, putnička agencija, OIB 40396365459</item>
    </izvorni_sadrzaj>
    <derivirana_varijabla naziv="DomainObject.Predmet.ProtuStrankaListNazivFormatedOIB_1">
      <item>PORTELA INOX društvo s ograničenom odgovornošću za trgovinu i turizam, putnička agencija, OIB 40396365459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PORTELA INOX društvo s ograničenom odgovornošću za trgovinu i turizam, putnička agencija</izvorni_sadrzaj>
    <derivirana_varijabla naziv="DomainObject.Predmet.ProtustrankaIDrugi_1">PORTELA INOX društvo s ograničenom odgovornošću za trgovinu i turizam,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PORTELA INOX društvo s ograničenom odgovornošću za trgovinu i turizam, putnička agencija, OIB 40396365459, Put Vrbovnika b.b., 21311 Stobreč</izvorni_sadrzaj>
    <derivirana_varijabla naziv="DomainObject.Predmet.ProtustrankaIDrugiAdressOIB_1">PORTELA INOX društvo s ograničenom odgovornošću za trgovinu i turizam, putnička agencija, OIB 40396365459, Put Vrbovnika b.b.,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PORTELA INOX društvo s ograničenom odgovornošću za trgovinu i turizam, putnička agencija</item>
      <item>FINANCIJSKA AGENCIJA, RC SPLIT</item>
    </izvorni_sadrzaj>
    <derivirana_varijabla naziv="DomainObject.Predmet.SudioniciListNaziv_1">
      <item>PORTELA INOX društvo s ograničenom odgovornošću za trgovinu i turizam, putnička agencija</item>
      <item>FINANCIJSKA AGENCIJA, RC SPLIT</item>
    </derivirana_varijabla>
  </DomainObject.Predmet.SudioniciListNaziv>
  <DomainObject.Predmet.SudioniciListAdressOIB>
    <izvorni_sadrzaj>
      <item>PORTELA INOX društvo s ograničenom odgovornošću za trgovinu i turizam, putnička agencija, OIB 40396365459, Put Vrbovnika b.b.,21311 Stobreč</item>
      <item>FINANCIJSKA AGENCIJA, RC SPLIT, OIB 85821130368, Mažuranićevo šetalište 24 b,21000 Split</item>
    </izvorni_sadrzaj>
    <derivirana_varijabla naziv="DomainObject.Predmet.SudioniciListAdressOIB_1">
      <item>PORTELA INOX društvo s ograničenom odgovornošću za trgovinu i turizam, putnička agencija, OIB 40396365459, Put Vrbovnika b.b.,21311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40396365459</item>
      <item>, OIB 85821130368</item>
    </izvorni_sadrzaj>
    <derivirana_varijabla naziv="DomainObject.Predmet.SudioniciListNazivOIB_1">
      <item>, OIB 40396365459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3462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2016-08-12T11:39:00Z</dcterms:created>
  <dc:creator>Diana Butigan Granić</dc:creator>
  <cp:lastModifiedBy>Mara Marčinko</cp:lastModifiedBy>
  <cp:lastPrinted>2016-08-12T09:40:00Z</cp:lastPrinted>
  <dcterms:modified xmlns:xsi="http://www.w3.org/2001/XMLSchema-instance" xsi:type="dcterms:W3CDTF">2016-08-16T07:04:00Z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