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c0ca" w14:paraId="113c0ca" w:rsidRDefault="0020149B" w:rsidP="0020149B" w:rsidR="0020149B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1.St-346/2018</w:t>
      </w:r>
    </w:p>
    <w:p w:rsidRDefault="0020149B" w:rsidP="0020149B" w:rsidR="0020149B">
      <w:r>
        <w:rPr>
          <w:noProof/>
        </w:rPr>
        <w:drawing>
          <wp:inline distR="0" distL="0" distB="0" distT="0">
            <wp:extent cy="963930" cx="72517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49B" w:rsidP="0020149B" w:rsidR="0020149B"/>
    <w:p w:rsidRDefault="0020149B" w:rsidP="0020149B" w:rsidR="0020149B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20149B" w:rsidP="0020149B" w:rsidR="0020149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>
        <w:rPr>
          <w:b/>
        </w:rPr>
        <w:t>TRGOVAČKI SUD U SPLITU</w:t>
      </w:r>
    </w:p>
    <w:p w:rsidRDefault="0020149B" w:rsidP="0020149B" w:rsidR="0020149B">
      <w:pPr>
        <w:jc w:val="both"/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20149B" w:rsidP="0020149B" w:rsidR="0020149B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20149B" w:rsidP="0020149B" w:rsidR="0020149B">
      <w:pPr>
        <w:spacing w:after="200" w:before="200"/>
        <w:jc w:val="center"/>
        <w:rPr>
          <w:b/>
        </w:rPr>
      </w:pPr>
      <w:r>
        <w:rPr>
          <w:b/>
        </w:rPr>
        <w:t>U   I M E   R E P U B L I K E    H R V A T S K E</w:t>
      </w:r>
    </w:p>
    <w:p w:rsidRDefault="0020149B" w:rsidP="0020149B" w:rsidR="0020149B">
      <w:pPr>
        <w:spacing w:after="200" w:before="200"/>
        <w:jc w:val="center"/>
        <w:rPr>
          <w:b/>
        </w:rPr>
      </w:pPr>
      <w:r>
        <w:rPr>
          <w:b/>
        </w:rPr>
        <w:t>R J E Š E N J E</w:t>
      </w:r>
    </w:p>
    <w:p w:rsidRDefault="0020149B" w:rsidP="0020149B" w:rsidR="0020149B">
      <w:pPr>
        <w:spacing w:after="200" w:before="200"/>
        <w:jc w:val="center"/>
        <w:rPr>
          <w:b/>
        </w:rPr>
      </w:pPr>
    </w:p>
    <w:p w:rsidRDefault="0020149B" w:rsidP="0020149B" w:rsidR="0020149B">
      <w:pPr>
        <w:jc w:val="both"/>
      </w:pPr>
      <w:r>
        <w:tab/>
        <w:t>Trgovački sud u Splitu, po sucu Velimiru Vukoviću, kao stečajnom sucu, u postupku povodom prijedloga predlagatelja Financijske agencije – Regionalni centar Split, za otvaranje stečajnog postupka nad dužnikom SMITH-FILIPOVIĆ društvo s ograničenom odgovornošću za turizam i ugostiteljstvo, OIB: 31378381781, Brela, Breljanska cesta bb, dana 25. svibnja 2018. godine</w:t>
      </w:r>
    </w:p>
    <w:p w:rsidRDefault="0020149B" w:rsidP="0020149B" w:rsidR="0020149B">
      <w:pPr>
        <w:pStyle w:val="Tijeloteksta"/>
        <w:tabs>
          <w:tab w:pos="1276" w:val="left"/>
        </w:tabs>
        <w:spacing w:after="200" w:before="200"/>
        <w:jc w:val="center"/>
      </w:pPr>
      <w:r>
        <w:t>r i j e š i o    j e</w:t>
      </w:r>
    </w:p>
    <w:p w:rsidRDefault="0020149B" w:rsidP="0020149B" w:rsidR="0020149B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 xml:space="preserve">Odbacuje se prijedlog Financijske agencije – Regionalni centar Split za provedbu skraćenog stečajnog postupka nad dužnikom </w:t>
      </w:r>
      <w:r>
        <w:t>SMITH-FILIPOVIĆ društvo s ograničenom odgovornošću za turizam i ugostiteljstvo, OIB: 31378381781, Brela, Breljanska cesta bb.</w:t>
      </w:r>
    </w:p>
    <w:p w:rsidRDefault="0020149B" w:rsidP="0020149B" w:rsidR="0020149B">
      <w:pPr>
        <w:spacing w:after="120" w:before="200"/>
        <w:jc w:val="center"/>
        <w:rPr>
          <w:lang w:eastAsia="en-US"/>
        </w:rPr>
      </w:pPr>
      <w:r>
        <w:rPr>
          <w:lang w:eastAsia="en-US"/>
        </w:rPr>
        <w:t>Obrazloženje</w:t>
      </w:r>
    </w:p>
    <w:p w:rsidRDefault="0020149B" w:rsidP="0020149B" w:rsidR="0020149B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Kod ovog suda dana 9. svibnja 2018. godine zaprimljen je prijedlog Financijske agencije, Regionalnog centra Split, za otvaranje stečajnog postupka nad gore navedenim dužnikom. U zahtjevu se navodi da dužnik na dan 25.travnja 2018. godine u Očevidniku redoslijeda osnova za plaćanje ima evidentirane neizvršene osnove za plaćanje u neprekinutom razdoblju od 120 dana u ukupnom iznosu od 9.593,27 kn, da nema zaposlenih te da na dan 26.ožujka  2018. godine u Jedinstvenom registru računa ima otvoren sljedeće račun: HR1323400091110460651  kod Privredne banke Zagreb d.d. </w:t>
      </w:r>
    </w:p>
    <w:p w:rsidRDefault="0020149B" w:rsidP="0020149B" w:rsidR="0020149B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24.svibnja 2018. godine kod ovog suda zaprimljen je podnesak dužnika </w:t>
      </w:r>
      <w:r>
        <w:t xml:space="preserve">SMITH-FILIPOVIĆ društvo s ograničenom odgovornošću za turizam i ugostiteljstvo, OIB: 31378381781, Brela, Breljanska cesta bb </w:t>
      </w:r>
      <w:r>
        <w:rPr>
          <w:lang w:eastAsia="en-US"/>
        </w:rPr>
        <w:t xml:space="preserve">i  potvrda FINA-e o blokadi računa i novčanih sredstava ovršenika iz koje proizlazi da je na dan izdavanja Potvrde (24.svibnja  2018. godine) na računima i novčanim sredstvima ovršenika (ovdje dužnika) evidentirano 0 dana neprekidne blokade, kao i to da nepodmirene obveze iznose 0,00 kn. </w:t>
      </w:r>
    </w:p>
    <w:p w:rsidRDefault="0020149B" w:rsidP="0020149B" w:rsidR="0020149B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Budući da je dužnik  do odluke o prijedlogu za otvaranjem stečajnog postupka postao sposoban za plaćanje, to u smislu čl. 5. Stečajnog zakona („Narodne novine“ 71/15., 104/17., dalje: SZ) nema uvjeta za provođenje postupka.</w:t>
      </w:r>
    </w:p>
    <w:p w:rsidRDefault="0020149B" w:rsidP="0020149B" w:rsidR="0020149B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Default="0020149B" w:rsidP="0020149B" w:rsidR="0020149B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2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b/>
          <w:lang w:eastAsia="en-US"/>
        </w:rPr>
        <w:t>1.St-346/2018</w:t>
      </w:r>
    </w:p>
    <w:p w:rsidRDefault="0020149B" w:rsidP="0020149B" w:rsidR="0020149B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20149B" w:rsidP="0020149B" w:rsidR="0020149B">
      <w:pPr>
        <w:pStyle w:val="Tijeloteksta"/>
        <w:tabs>
          <w:tab w:pos="1276" w:val="left"/>
        </w:tabs>
        <w:spacing w:before="200"/>
        <w:jc w:val="center"/>
      </w:pPr>
      <w:r>
        <w:t>U Splitu, 25. svibnja  2018. godine</w:t>
      </w:r>
    </w:p>
    <w:p w:rsidRDefault="0020149B" w:rsidP="0020149B" w:rsidR="0020149B">
      <w:pPr>
        <w:pStyle w:val="Tijeloteksta"/>
        <w:tabs>
          <w:tab w:pos="1276" w:val="left"/>
        </w:tabs>
        <w:ind w:left="6372"/>
      </w:pPr>
    </w:p>
    <w:p w:rsidRDefault="0020149B" w:rsidP="0020149B" w:rsidR="0020149B">
      <w:pPr>
        <w:pStyle w:val="Tijeloteksta"/>
        <w:tabs>
          <w:tab w:pos="1276" w:val="left"/>
        </w:tabs>
        <w:ind w:left="6372"/>
      </w:pPr>
      <w:r>
        <w:t>S U D A C</w:t>
      </w:r>
    </w:p>
    <w:p w:rsidRDefault="0020149B" w:rsidP="0020149B" w:rsidR="0020149B">
      <w:pPr>
        <w:pStyle w:val="Tijeloteksta"/>
        <w:tabs>
          <w:tab w:pos="1276" w:val="left"/>
        </w:tabs>
        <w:ind w:left="6372"/>
      </w:pPr>
    </w:p>
    <w:p w:rsidRDefault="0020149B" w:rsidP="0020149B" w:rsidR="0020149B">
      <w:pPr>
        <w:pStyle w:val="Tijeloteksta"/>
        <w:tabs>
          <w:tab w:pos="1276" w:val="left"/>
        </w:tabs>
        <w:ind w:left="6372"/>
      </w:pPr>
      <w:r>
        <w:t xml:space="preserve">Velimir Vuković </w:t>
      </w:r>
    </w:p>
    <w:p w:rsidRDefault="0020149B" w:rsidP="0020149B" w:rsidR="0020149B">
      <w:pPr>
        <w:pStyle w:val="Tijeloteksta"/>
        <w:tabs>
          <w:tab w:pos="1276" w:val="left"/>
        </w:tabs>
        <w:ind w:left="6372"/>
      </w:pPr>
    </w:p>
    <w:p w:rsidRDefault="0020149B" w:rsidP="0020149B" w:rsidR="0020149B">
      <w:pPr>
        <w:pStyle w:val="Tijeloteksta"/>
        <w:tabs>
          <w:tab w:pos="1276" w:val="left"/>
        </w:tabs>
        <w:ind w:left="6372"/>
        <w:jc w:val="center"/>
      </w:pPr>
    </w:p>
    <w:p w:rsidRDefault="0020149B" w:rsidP="0020149B" w:rsidR="0020149B">
      <w:pPr>
        <w:pStyle w:val="Tijeloteksta"/>
      </w:pPr>
      <w:r>
        <w:t xml:space="preserve">POUKA O PRAVNOM LIJEKU: </w:t>
      </w:r>
    </w:p>
    <w:p w:rsidRDefault="0020149B" w:rsidP="0020149B" w:rsidR="0020149B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0149B" w:rsidP="0020149B" w:rsidR="0020149B">
      <w:pPr>
        <w:pStyle w:val="Tijeloteksta"/>
      </w:pPr>
    </w:p>
    <w:p w:rsidRDefault="0020149B" w:rsidP="0020149B" w:rsidR="0020149B">
      <w:pPr>
        <w:pStyle w:val="Tijeloteksta"/>
      </w:pPr>
    </w:p>
    <w:p w:rsidRDefault="0020149B" w:rsidP="0020149B" w:rsidR="0020149B">
      <w:pPr>
        <w:pStyle w:val="Tijeloteksta"/>
      </w:pPr>
      <w:r>
        <w:t>DNA:</w:t>
      </w:r>
    </w:p>
    <w:p w:rsidRDefault="0020149B" w:rsidP="0020149B" w:rsidR="0020149B">
      <w:pPr>
        <w:pStyle w:val="Tijeloteksta"/>
        <w:spacing w:before="60"/>
      </w:pPr>
      <w:r>
        <w:t>- predlagatelju – FINA</w:t>
      </w:r>
    </w:p>
    <w:p w:rsidRDefault="0020149B" w:rsidP="0020149B" w:rsidR="0020149B">
      <w:pPr>
        <w:pStyle w:val="Tijeloteksta"/>
        <w:spacing w:before="60"/>
      </w:pPr>
      <w:r>
        <w:t>- dužniku po punomoćniku</w:t>
      </w:r>
    </w:p>
    <w:p w:rsidRDefault="0020149B" w:rsidP="0020149B" w:rsidR="0020149B">
      <w:pPr>
        <w:pStyle w:val="Tijeloteksta"/>
        <w:spacing w:before="60"/>
      </w:pPr>
      <w:r>
        <w:t>- mrežna stranica e-Oglasna ploča sudova</w:t>
      </w:r>
    </w:p>
    <w:p w:rsidRDefault="0020149B" w:rsidP="0020149B" w:rsidR="0020149B">
      <w:pPr>
        <w:pStyle w:val="Tijeloteksta"/>
        <w:spacing w:before="60"/>
      </w:pPr>
      <w:r>
        <w:t>- u spis</w:t>
      </w:r>
    </w:p>
    <w:p w:rsidRDefault="0020149B" w:rsidP="0020149B" w:rsidR="0020149B">
      <w:pPr>
        <w:pStyle w:val="Tijeloteksta"/>
        <w:tabs>
          <w:tab w:pos="708" w:val="left"/>
        </w:tabs>
      </w:pPr>
    </w:p>
    <w:p w:rsidRDefault="0020149B" w:rsidR="0020149B"/>
    <w:p w:rsidRDefault="0020149B" w:rsidR="0020149B"/>
    <w:p w:rsidRDefault="0020149B" w:rsidR="0020149B"/>
    <w:p w:rsidRDefault="0020149B" w:rsidR="0020149B"/>
    <w:p w:rsidRDefault="0020149B" w:rsidR="0020149B"/>
    <w:p w:rsidRDefault="0020149B" w:rsidR="0020149B"/>
    <w:p w:rsidRDefault="0020149B" w:rsidR="0020149B"/>
    <w:p w:rsidRDefault="0020149B" w:rsidR="0020149B"/>
    <w:p w:rsidRDefault="0020149B" w:rsidR="0020149B"/>
    <w:p w:rsidRDefault="0020149B" w:rsidR="0020149B"/>
    <w:p w:rsidRDefault="0020149B" w:rsidR="0020149B"/>
    <w:p w:rsidRDefault="0020149B" w:rsidR="0020149B"/>
    <w:p w:rsidRDefault="0020149B" w:rsidR="0020149B"/>
    <w:p w:rsidRDefault="0020149B" w:rsidR="0020149B"/>
    <w:p w:rsidRDefault="0020149B" w:rsidR="0020149B"/>
    <w:p w:rsidRDefault="0020149B" w:rsidR="0020149B"/>
    <w:p w:rsidRDefault="0020149B" w:rsidR="0020149B"/>
    <w:p w:rsidRDefault="0020149B" w:rsidR="00823769">
      <w:r>
        <w:t>Mažuranićevo šetalište 24b, OIB: 85821130368, za provedbu skraćenog stečajnog postupka nad dužnikom SMITH-FILIPOVIĆ društvo s ograničenom odgovornošću za turizam i ugostiteljstvo, OIB: 31378381781, Brela, Breljanska cesta bb</w:t>
      </w: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149B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149B"/>
    <w:rsid w:val="00202891"/>
    <w:rsid w:val="00204170"/>
    <w:rsid w:val="0022499F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2526D"/>
    <w:rsid w:val="006A3B07"/>
    <w:rsid w:val="00735D8B"/>
    <w:rsid w:val="007766AB"/>
    <w:rsid w:val="008A10ED"/>
    <w:rsid w:val="008B35AF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149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0149B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20149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14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149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2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2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2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2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149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0149B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20149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14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149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2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2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2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2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05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5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St-346/2018</izvorni_sadrzaj>
    <derivirana_varijabla naziv="DomainObject.Predmet.OznakaBroj_1">St-346/2018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SMITH-FILIPOVIĆ društvo s ograničenom odgovornošću za turizam i ugostiteljstvo</izvorni_sadrzaj>
    <derivirana_varijabla naziv="DomainObject.Predmet.ProtustrankaFormated_1">  SMITH-FILIPOVIĆ društvo s ograničenom odgovornošću za turizam i ugostiteljstvo</derivirana_varijabla>
  </DomainObject.Predmet.ProtustrankaFormated>
  <DomainObject.Predmet.ProtustrankaFormatedOIB>
    <izvorni_sadrzaj>  SMITH-FILIPOVIĆ društvo s ograničenom odgovornošću za turizam i ugostiteljstvo, OIB 31378381781</izvorni_sadrzaj>
    <derivirana_varijabla naziv="DomainObject.Predmet.ProtustrankaFormatedOIB_1">  SMITH-FILIPOVIĆ društvo s ograničenom odgovornošću za turizam i ugostiteljstvo, OIB 31378381781</derivirana_varijabla>
  </DomainObject.Predmet.ProtustrankaFormatedOIB>
  <DomainObject.Predmet.ProtustrankaFormatedWithAdress>
    <izvorni_sadrzaj> SMITH-FILIPOVIĆ društvo s ograničenom odgovornošću za turizam i ugostiteljstvo, Breljanska cesta/bb, 21320 Brela</izvorni_sadrzaj>
    <derivirana_varijabla naziv="DomainObject.Predmet.ProtustrankaFormatedWithAdress_1"> SMITH-FILIPOVIĆ društvo s ograničenom odgovornošću za turizam i ugostiteljstvo, Breljanska cesta/bb, 21320 Brela</derivirana_varijabla>
  </DomainObject.Predmet.ProtustrankaFormatedWithAdress>
  <DomainObject.Predmet.ProtustrankaFormatedWithAdressOIB>
    <izvorni_sadrzaj> SMITH-FILIPOVIĆ društvo s ograničenom odgovornošću za turizam i ugostiteljstvo, OIB 31378381781, Breljanska cesta/bb, 21320 Brela</izvorni_sadrzaj>
    <derivirana_varijabla naziv="DomainObject.Predmet.ProtustrankaFormatedWithAdressOIB_1"> SMITH-FILIPOVIĆ društvo s ograničenom odgovornošću za turizam i ugostiteljstvo, OIB 31378381781, Breljanska cesta/bb, 21320 Brela</derivirana_varijabla>
  </DomainObject.Predmet.ProtustrankaFormatedWithAdressOIB>
  <DomainObject.Predmet.ProtustrankaWithAdress>
    <izvorni_sadrzaj>SMITH-FILIPOVIĆ društvo s ograničenom odgovornošću za turizam i ugostiteljstvo Breljanska cesta/bb, 21320 Brela</izvorni_sadrzaj>
    <derivirana_varijabla naziv="DomainObject.Predmet.ProtustrankaWithAdress_1">SMITH-FILIPOVIĆ društvo s ograničenom odgovornošću za turizam i ugostiteljstvo Breljanska cesta/bb, 21320 Brela</derivirana_varijabla>
  </DomainObject.Predmet.ProtustrankaWithAdress>
  <DomainObject.Predmet.ProtustrankaWithAdressOIB>
    <izvorni_sadrzaj>SMITH-FILIPOVIĆ društvo s ograničenom odgovornošću za turizam i ugostiteljstvo, OIB 31378381781, Breljanska cesta/bb, 21320 Brela</izvorni_sadrzaj>
    <derivirana_varijabla naziv="DomainObject.Predmet.ProtustrankaWithAdressOIB_1">SMITH-FILIPOVIĆ društvo s ograničenom odgovornošću za turizam i ugostiteljstvo, OIB 31378381781, Breljanska cesta/bb, 21320 Brela</derivirana_varijabla>
  </DomainObject.Predmet.ProtustrankaWithAdressOIB>
  <DomainObject.Predmet.ProtustrankaNazivFormated>
    <izvorni_sadrzaj>SMITH-FILIPOVIĆ društvo s ograničenom odgovornošću za turizam i ugostiteljstvo</izvorni_sadrzaj>
    <derivirana_varijabla naziv="DomainObject.Predmet.ProtustrankaNazivFormated_1">SMITH-FILIPOVIĆ društvo s ograničenom odgovornošću za turizam i ugostiteljstvo</derivirana_varijabla>
  </DomainObject.Predmet.ProtustrankaNazivFormated>
  <DomainObject.Predmet.ProtustrankaNazivFormatedOIB>
    <izvorni_sadrzaj>SMITH-FILIPOVIĆ društvo s ograničenom odgovornošću za turizam i ugostiteljstvo, OIB 31378381781</izvorni_sadrzaj>
    <derivirana_varijabla naziv="DomainObject.Predmet.ProtustrankaNazivFormatedOIB_1">SMITH-FILIPOVIĆ društvo s ograničenom odgovornošću za turizam i ugostiteljstvo, OIB 31378381781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9593.27</izvorni_sadrzaj>
    <derivirana_varijabla naziv="DomainObject.Predmet.TrenutnaVrijednost_1">9593.27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SMITH-FILIPOVIĆ društvo s ograničenom odgovornošću za turizam i ugostiteljstvo</item>
    </izvorni_sadrzaj>
    <derivirana_varijabla naziv="DomainObject.Predmet.ProtuStrankaListFormated_1">
      <item>SMITH-FILIPOVIĆ društvo s ograničenom odgovornošću za turizam i ugostiteljstvo</item>
    </derivirana_varijabla>
  </DomainObject.Predmet.ProtuStrankaListFormated>
  <DomainObject.Predmet.ProtuStrankaListFormatedOIB>
    <izvorni_sadrzaj>
      <item>SMITH-FILIPOVIĆ društvo s ograničenom odgovornošću za turizam i ugostiteljstvo, OIB 31378381781</item>
    </izvorni_sadrzaj>
    <derivirana_varijabla naziv="DomainObject.Predmet.ProtuStrankaListFormatedOIB_1">
      <item>SMITH-FILIPOVIĆ društvo s ograničenom odgovornošću za turizam i ugostiteljstvo, OIB 31378381781</item>
    </derivirana_varijabla>
  </DomainObject.Predmet.ProtuStrankaListFormatedOIB>
  <DomainObject.Predmet.ProtuStrankaListFormatedWithAdress>
    <izvorni_sadrzaj>
      <item>SMITH-FILIPOVIĆ društvo s ograničenom odgovornošću za turizam i ugostiteljstvo, Breljanska cesta/bb, 21320 Brela</item>
    </izvorni_sadrzaj>
    <derivirana_varijabla naziv="DomainObject.Predmet.ProtuStrankaListFormatedWithAdress_1">
      <item>SMITH-FILIPOVIĆ društvo s ograničenom odgovornošću za turizam i ugostiteljstvo, Breljanska cesta/bb, 21320 Brela</item>
    </derivirana_varijabla>
  </DomainObject.Predmet.ProtuStrankaListFormatedWithAdress>
  <DomainObject.Predmet.ProtuStrankaListFormatedWithAdressOIB>
    <izvorni_sadrzaj>
      <item>SMITH-FILIPOVIĆ društvo s ograničenom odgovornošću za turizam i ugostiteljstvo, OIB 31378381781, Breljanska cesta/bb, 21320 Brela</item>
    </izvorni_sadrzaj>
    <derivirana_varijabla naziv="DomainObject.Predmet.ProtuStrankaListFormatedWithAdressOIB_1">
      <item>SMITH-FILIPOVIĆ društvo s ograničenom odgovornošću za turizam i ugostiteljstvo, OIB 31378381781, Breljanska cesta/bb, 21320 Brela</item>
    </derivirana_varijabla>
  </DomainObject.Predmet.ProtuStrankaListFormatedWithAdressOIB>
  <DomainObject.Predmet.ProtuStrankaListNazivFormated>
    <izvorni_sadrzaj>
      <item>SMITH-FILIPOVIĆ društvo s ograničenom odgovornošću za turizam i ugostiteljstvo</item>
    </izvorni_sadrzaj>
    <derivirana_varijabla naziv="DomainObject.Predmet.ProtuStrankaListNazivFormated_1">
      <item>SMITH-FILIPOVIĆ društvo s ograničenom odgovornošću za turizam i ugostiteljstvo</item>
    </derivirana_varijabla>
  </DomainObject.Predmet.ProtuStrankaListNazivFormated>
  <DomainObject.Predmet.ProtuStrankaListNazivFormatedOIB>
    <izvorni_sadrzaj>
      <item>SMITH-FILIPOVIĆ društvo s ograničenom odgovornošću za turizam i ugostiteljstvo, OIB 31378381781</item>
    </izvorni_sadrzaj>
    <derivirana_varijabla naziv="DomainObject.Predmet.ProtuStrankaListNazivFormatedOIB_1">
      <item>SMITH-FILIPOVIĆ društvo s ograničenom odgovornošću za turizam i ugostiteljstvo, OIB 31378381781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SMITH-FILIPOVIĆ društvo s ograničenom odgovornošću za turizam i ugostiteljstvo</izvorni_sadrzaj>
    <derivirana_varijabla naziv="DomainObject.Predmet.ProtustrankaIDrugi_1">SMITH-FILIPOVIĆ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SMITH-FILIPOVIĆ društvo s ograničenom odgovornošću za turizam i ugostiteljstvo, OIB 31378381781, Breljanska cesta/bb, 21320 Brela</izvorni_sadrzaj>
    <derivirana_varijabla naziv="DomainObject.Predmet.ProtustrankaIDrugiAdressOIB_1">SMITH-FILIPOVIĆ društvo s ograničenom odgovornošću za turizam i ugostiteljstvo, OIB 31378381781, Breljanska cesta/bb, 21320 Brela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SMITH-FILIPOVIĆ društvo s ograničenom odgovornošću za turizam i ugostiteljstvo</item>
      <item>FINANCIJSKA AGENCIJA, RC SPLIT</item>
    </izvorni_sadrzaj>
    <derivirana_varijabla naziv="DomainObject.Predmet.SudioniciListNaziv_1">
      <item>SMITH-FILIPOVIĆ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SMITH-FILIPOVIĆ društvo s ograničenom odgovornošću za turizam i ugostiteljstvo, OIB 31378381781, Breljanska cesta/bb,21320 Brela</item>
      <item>FINANCIJSKA AGENCIJA, RC SPLIT, OIB 85821130368, Mažuranićevo šetalište 24 b,21000 Split</item>
    </izvorni_sadrzaj>
    <derivirana_varijabla naziv="DomainObject.Predmet.SudioniciListAdressOIB_1">
      <item>SMITH-FILIPOVIĆ društvo s ograničenom odgovornošću za turizam i ugostiteljstvo, OIB 31378381781, Breljanska cesta/bb,21320 Brela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31378381781</item>
      <item>, OIB 85821130368</item>
    </izvorni_sadrzaj>
    <derivirana_varijabla naziv="DomainObject.Predmet.SudioniciListNazivOIB_1">
      <item>, OIB 31378381781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2495</properties:Characters>
  <properties:Lines>81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2018-05-25T05:16:00Z</dcterms:created>
  <dc:creator>Marija Elez</dc:creator>
  <cp:lastModifiedBy>Marija Elez</cp:lastModifiedBy>
  <cp:lastPrinted>2018-05-25T05:24:00Z</cp:lastPrinted>
  <dcterms:modified xmlns:xsi="http://www.w3.org/2001/XMLSchema-instance" xsi:type="dcterms:W3CDTF">2018-05-25T05:25:00Z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(1.st-346-18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