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36f4" w14:paraId="89d36f4" w:rsidRDefault="005F44CA" w:rsidP="005F44CA" w:rsidR="005F44C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4CA" w:rsidP="005F44CA" w:rsidR="005F44C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F44CA" w:rsidP="005F44CA" w:rsidR="005F44C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F44CA" w:rsidP="005F44CA" w:rsidR="005F44C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F44CA" w:rsidP="005F44CA" w:rsidR="005F44C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F44CA" w:rsidP="005F44CA" w:rsidR="005F44C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F44CA" w:rsidP="005F44CA" w:rsidR="005F44CA" w:rsidRPr="005D578C">
      <w:pPr>
        <w:jc w:val="center"/>
        <w:rPr>
          <w:rFonts w:cs="Times New Roman" w:eastAsia="Times New Roman"/>
          <w:szCs w:val="24"/>
        </w:rPr>
      </w:pPr>
    </w:p>
    <w:p w:rsidRDefault="005F44CA" w:rsidP="005F44CA" w:rsidR="005F44C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F44CA" w:rsidP="005F44CA" w:rsidR="005F44CA" w:rsidRPr="005D578C">
      <w:pPr>
        <w:rPr>
          <w:rFonts w:cs="Times New Roman" w:eastAsia="Times New Roman"/>
          <w:szCs w:val="24"/>
        </w:rPr>
      </w:pPr>
    </w:p>
    <w:p w:rsidRDefault="005F44CA" w:rsidP="005F44CA" w:rsidR="005F44CA" w:rsidRPr="005F44CA">
      <w:pPr>
        <w:ind w:firstLine="708"/>
        <w:rPr>
          <w:rFonts w:cs="Times New Roman" w:eastAsia="Times New Roman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BARAT d. o. o. Kršan, Pristav 92, OIB </w:t>
      </w:r>
      <w:r w:rsidRPr="005F44CA">
        <w:rPr>
          <w:rFonts w:cs="Times New Roman" w:eastAsia="Times New Roman"/>
        </w:rPr>
        <w:t>09971491400</w:t>
      </w:r>
      <w:r>
        <w:rPr>
          <w:rFonts w:cs="Times New Roman" w:eastAsia="Times New Roman"/>
        </w:rPr>
        <w:t xml:space="preserve">, MBS </w:t>
      </w:r>
      <w:r w:rsidRPr="005F44CA">
        <w:rPr>
          <w:rFonts w:cs="Times New Roman" w:eastAsia="Times New Roman"/>
        </w:rPr>
        <w:t>040151117</w:t>
      </w:r>
      <w:r>
        <w:rPr>
          <w:rFonts w:cs="Times New Roman" w:eastAsia="Times New Roman"/>
          <w:szCs w:val="24"/>
        </w:rPr>
        <w:t>, 13. rujna 2017.</w:t>
      </w:r>
    </w:p>
    <w:p w:rsidRDefault="005F44CA" w:rsidP="005F44CA" w:rsidR="005F44CA" w:rsidRPr="005D578C">
      <w:pPr>
        <w:rPr>
          <w:rFonts w:cs="Times New Roman" w:eastAsia="Times New Roman"/>
          <w:szCs w:val="24"/>
        </w:rPr>
      </w:pPr>
    </w:p>
    <w:p w:rsidRDefault="005F44CA" w:rsidP="005F44CA" w:rsidR="005F44C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F44CA" w:rsidP="005F44CA" w:rsidR="005F44CA" w:rsidRPr="005D578C">
      <w:pPr>
        <w:rPr>
          <w:rFonts w:cs="Times New Roman" w:eastAsia="Times New Roman"/>
          <w:szCs w:val="24"/>
        </w:rPr>
      </w:pPr>
    </w:p>
    <w:p w:rsidRDefault="005F44CA" w:rsidP="005F44CA" w:rsidR="005F44C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BARAT d. o. o. Kršan, Pristav 92, OIB </w:t>
      </w:r>
      <w:r w:rsidRPr="005F44CA">
        <w:rPr>
          <w:rFonts w:cs="Times New Roman" w:eastAsia="Times New Roman"/>
        </w:rPr>
        <w:t>09971491400</w:t>
      </w:r>
      <w:r>
        <w:rPr>
          <w:rFonts w:cs="Times New Roman" w:eastAsia="Times New Roman"/>
        </w:rPr>
        <w:t xml:space="preserve">, MBS </w:t>
      </w:r>
      <w:r w:rsidRPr="005F44CA">
        <w:rPr>
          <w:rFonts w:cs="Times New Roman" w:eastAsia="Times New Roman"/>
        </w:rPr>
        <w:t>040151117</w:t>
      </w:r>
      <w:r>
        <w:rPr>
          <w:rFonts w:cs="Times New Roman" w:eastAsia="Times New Roman"/>
          <w:szCs w:val="24"/>
        </w:rPr>
        <w:t>.</w:t>
      </w:r>
    </w:p>
    <w:p w:rsidRDefault="005F44CA" w:rsidP="005F44CA" w:rsidR="005F44CA" w:rsidRPr="005D578C">
      <w:pPr>
        <w:rPr>
          <w:rFonts w:cs="Times New Roman" w:eastAsia="Times New Roman"/>
          <w:szCs w:val="24"/>
        </w:rPr>
      </w:pPr>
    </w:p>
    <w:p w:rsidRDefault="005F44CA" w:rsidP="005F44CA" w:rsidR="005F44C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30664221643.</w:t>
      </w:r>
    </w:p>
    <w:p w:rsidRDefault="005F44CA" w:rsidP="005F44CA" w:rsidR="005F44CA">
      <w:pPr>
        <w:ind w:firstLine="708"/>
        <w:rPr>
          <w:rFonts w:cs="Times New Roman" w:eastAsia="Times New Roman"/>
          <w:szCs w:val="20"/>
        </w:rPr>
      </w:pPr>
    </w:p>
    <w:p w:rsidRDefault="005F44CA" w:rsidP="005F44CA" w:rsidR="005F44C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BARAT d. o. o. Kršan, Pristav 92, OIB </w:t>
      </w:r>
      <w:r w:rsidRPr="005F44CA">
        <w:rPr>
          <w:rFonts w:cs="Times New Roman" w:eastAsia="Times New Roman"/>
        </w:rPr>
        <w:t>09971491400</w:t>
      </w:r>
      <w:r>
        <w:rPr>
          <w:rFonts w:cs="Times New Roman" w:eastAsia="Times New Roman"/>
        </w:rPr>
        <w:t xml:space="preserve">, MBS </w:t>
      </w:r>
      <w:r w:rsidRPr="005F44CA">
        <w:rPr>
          <w:rFonts w:cs="Times New Roman" w:eastAsia="Times New Roman"/>
        </w:rPr>
        <w:t>040151117</w:t>
      </w:r>
      <w:r>
        <w:rPr>
          <w:rFonts w:cs="Times New Roman" w:eastAsia="Times New Roman"/>
          <w:szCs w:val="24"/>
        </w:rPr>
        <w:t>.</w:t>
      </w:r>
    </w:p>
    <w:p w:rsidRDefault="005F44CA" w:rsidP="005F44CA" w:rsidR="005F44CA">
      <w:pPr>
        <w:ind w:firstLine="709"/>
        <w:rPr>
          <w:rFonts w:cs="Times New Roman" w:eastAsia="Times New Roman"/>
          <w:szCs w:val="24"/>
        </w:rPr>
      </w:pPr>
    </w:p>
    <w:p w:rsidRDefault="005F44CA" w:rsidP="005F44CA" w:rsidR="005F44C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BARAT d. o. o. Kršan, Pristav 92, OIB </w:t>
      </w:r>
      <w:r w:rsidRPr="005F44CA">
        <w:rPr>
          <w:rFonts w:cs="Times New Roman" w:eastAsia="Times New Roman"/>
        </w:rPr>
        <w:t>09971491400</w:t>
      </w:r>
      <w:r>
        <w:rPr>
          <w:rFonts w:cs="Times New Roman" w:eastAsia="Times New Roman"/>
        </w:rPr>
        <w:t xml:space="preserve">, MBS </w:t>
      </w:r>
      <w:r w:rsidRPr="005F44CA">
        <w:rPr>
          <w:rFonts w:cs="Times New Roman" w:eastAsia="Times New Roman"/>
        </w:rPr>
        <w:t>040151117</w:t>
      </w:r>
      <w:r>
        <w:rPr>
          <w:rFonts w:cs="Times New Roman" w:eastAsia="Times New Roman"/>
          <w:szCs w:val="24"/>
        </w:rPr>
        <w:t>.</w:t>
      </w:r>
    </w:p>
    <w:p w:rsidRDefault="005F44CA" w:rsidP="005F44CA" w:rsidR="005F44CA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5F44CA" w:rsidP="005F44CA" w:rsidR="005F44CA" w:rsidRPr="005D578C">
      <w:pPr>
        <w:rPr>
          <w:rFonts w:cs="Times New Roman" w:eastAsia="Times New Roman"/>
          <w:szCs w:val="24"/>
        </w:rPr>
      </w:pPr>
    </w:p>
    <w:p w:rsidRDefault="005F44CA" w:rsidP="005F44CA" w:rsidR="005F44C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F44CA" w:rsidP="005F44CA" w:rsidR="005F44CA">
      <w:pPr>
        <w:ind w:firstLine="708"/>
        <w:rPr>
          <w:rFonts w:cs="Times New Roman" w:eastAsia="Times New Roman"/>
          <w:szCs w:val="24"/>
        </w:rPr>
      </w:pPr>
    </w:p>
    <w:p w:rsidRDefault="005F44CA" w:rsidP="005F44CA" w:rsidR="005F44C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13.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BARAT d. o. o. Kršan</w:t>
      </w:r>
      <w:r>
        <w:rPr>
          <w:rFonts w:cs="Times New Roman" w:eastAsia="Times New Roman"/>
          <w:szCs w:val="24"/>
        </w:rPr>
        <w:t>.</w:t>
      </w:r>
    </w:p>
    <w:p w:rsidRDefault="005F44CA" w:rsidP="005F44CA" w:rsidR="005F44C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11. srpnja 2017. imao neizvršene osnove za plaćanje u neprekinutom razdoblju od 120 dana u ukupnom iznosu 7.057,61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17. srpnja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St-403/2017-3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5F44CA" w:rsidP="005F44CA" w:rsidR="005F44C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5F44CA" w:rsidP="005F44CA" w:rsidR="005F44C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5F44CA" w:rsidP="005F44CA" w:rsidR="005F44CA" w:rsidRPr="005D578C">
      <w:pPr>
        <w:rPr>
          <w:rFonts w:cs="Times New Roman" w:eastAsia="Times New Roman"/>
          <w:szCs w:val="24"/>
        </w:rPr>
      </w:pPr>
    </w:p>
    <w:p w:rsidRDefault="005F44CA" w:rsidP="005F44CA" w:rsidR="005F44C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13. rujna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F44CA" w:rsidP="005F44CA" w:rsidR="005F44CA">
      <w:pPr>
        <w:rPr>
          <w:rFonts w:cs="Times New Roman" w:eastAsia="Times New Roman"/>
          <w:szCs w:val="24"/>
        </w:rPr>
      </w:pPr>
    </w:p>
    <w:p w:rsidRDefault="005F44CA" w:rsidP="005F44CA" w:rsidR="005F44CA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5F44CA" w:rsidP="005F44CA" w:rsidR="005F44C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B43A63">
        <w:rPr>
          <w:rFonts w:cs="Times New Roman" w:eastAsia="Times New Roman"/>
          <w:szCs w:val="24"/>
        </w:rPr>
        <w:t>, v. r.</w:t>
      </w:r>
    </w:p>
    <w:p w:rsidRDefault="005F44CA" w:rsidP="005F44CA" w:rsidR="005F44CA">
      <w:pPr>
        <w:jc w:val="left"/>
        <w:rPr>
          <w:rFonts w:cs="Times New Roman" w:eastAsia="Times New Roman"/>
          <w:szCs w:val="24"/>
        </w:rPr>
      </w:pPr>
    </w:p>
    <w:p w:rsidRDefault="005F44CA" w:rsidP="005F44CA" w:rsidR="005F44CA" w:rsidRPr="005D578C">
      <w:pPr>
        <w:jc w:val="left"/>
        <w:rPr>
          <w:rFonts w:cs="Times New Roman" w:eastAsia="Times New Roman"/>
          <w:szCs w:val="24"/>
        </w:rPr>
      </w:pPr>
    </w:p>
    <w:p w:rsidRDefault="005F44CA" w:rsidP="005F44CA" w:rsidR="005F44C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F44CA" w:rsidP="005F44CA" w:rsidR="005F44CA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5F44CA" w:rsidP="005F44CA" w:rsidR="005F44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5F44CA" w:rsidP="005F44CA" w:rsidR="005F44CA">
      <w:pPr>
        <w:rPr>
          <w:rFonts w:cs="Times New Roman" w:eastAsia="Times New Roman"/>
          <w:szCs w:val="24"/>
        </w:rPr>
      </w:pPr>
    </w:p>
    <w:p w:rsidRDefault="005F44CA" w:rsidP="005F44CA" w:rsidR="005F44CA" w:rsidRPr="005D578C">
      <w:pPr>
        <w:rPr>
          <w:rFonts w:cs="Times New Roman" w:eastAsia="Times New Roman"/>
          <w:szCs w:val="24"/>
        </w:rPr>
      </w:pPr>
    </w:p>
    <w:p w:rsidRDefault="005F44CA" w:rsidP="005F44CA" w:rsidR="005F44C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F44CA" w:rsidP="005F44CA" w:rsidR="005F44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F44CA" w:rsidP="005F44CA" w:rsidR="005F44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BARAT d. o. o. Kršan, Pristav 92,</w:t>
      </w:r>
    </w:p>
    <w:p w:rsidRDefault="005F44CA" w:rsidP="005F44CA" w:rsidR="005F44C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F44CA" w:rsidP="005F44CA" w:rsidR="005F44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5F44CA" w:rsidP="005F44CA" w:rsidR="005F44CA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>Igor Lukačić, Zagreb, VII. Požarinje 2 A,</w:t>
      </w:r>
    </w:p>
    <w:p w:rsidRDefault="005F44CA" w:rsidP="005F44CA" w:rsidR="005F44C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F44CA" w:rsidP="005F44CA" w:rsidR="005F44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F44CA" w:rsidP="005F44CA" w:rsidR="005F44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F44CA" w:rsidP="005F44CA" w:rsidR="005F44CA"/>
    <w:p w:rsidRDefault="005F44CA" w:rsidP="005F44CA" w:rsidR="005F44CA"/>
    <w:p w:rsidRDefault="005F44CA" w:rsidP="005F44CA" w:rsidR="005F44CA"/>
    <w:sectPr w:rsidSect="00A92A1F" w:rsidR="005F44C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4CA" w:rsidP="005F44CA" w:rsidR="005F44CA">
      <w:r>
        <w:separator/>
      </w:r>
    </w:p>
  </w:endnote>
  <w:endnote w:id="0" w:type="continuationSeparator">
    <w:p w:rsidRDefault="005F44CA" w:rsidP="005F44CA" w:rsidR="005F44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4CA" w:rsidP="005F44CA" w:rsidR="005F44CA">
      <w:r>
        <w:separator/>
      </w:r>
    </w:p>
  </w:footnote>
  <w:footnote w:id="0" w:type="continuationSeparator">
    <w:p w:rsidRDefault="005F44CA" w:rsidP="005F44CA" w:rsidR="005F44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4CA" w:rsidP="003C657A" w:rsidR="00C31BA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43A6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St-403/2017-4</w:t>
    </w:r>
  </w:p>
  <w:p w:rsidRDefault="00B43A63" w:rsidP="00A92A1F" w:rsidR="00A92A1F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4CA" w:rsidP="00A92A1F" w:rsidR="00A92A1F" w:rsidRPr="00970AE0">
    <w:pPr>
      <w:pStyle w:val="Zaglavlje"/>
      <w:jc w:val="right"/>
    </w:pPr>
    <w:r>
      <w:rPr>
        <w:szCs w:val="24"/>
      </w:rPr>
      <w:t>3 St-403/2017-4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7EDE"/>
    <w:rsid w:val="000A72E0"/>
    <w:rsid w:val="000C7D8B"/>
    <w:rsid w:val="005F44CA"/>
    <w:rsid w:val="00717EDE"/>
    <w:rsid w:val="00B4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44C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44C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F44C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44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44C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44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44C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3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A6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43A6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43A6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43A6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44C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44C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F44C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44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44C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44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44C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3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A6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43A6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43A6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43A6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BARAT d.o.o. KRŠAN</izvorni_sadrzaj>
    <derivirana_varijabla naziv="DomainObject.Predmet.ProtustrankaFormated_1">  BARAT d.o.o. KRŠAN</derivirana_varijabla>
  </DomainObject.Predmet.ProtustrankaFormated>
  <DomainObject.Predmet.ProtustrankaFormatedOIB>
    <izvorni_sadrzaj>  BARAT d.o.o. KRŠAN, OIB 09971491400</izvorni_sadrzaj>
    <derivirana_varijabla naziv="DomainObject.Predmet.ProtustrankaFormatedOIB_1">  BARAT d.o.o. KRŠAN, OIB 09971491400</derivirana_varijabla>
  </DomainObject.Predmet.ProtustrankaFormatedOIB>
  <DomainObject.Predmet.ProtustrankaFormatedWithAdress>
    <izvorni_sadrzaj> BARAT d.o.o. KRŠAN, Pristav 92, 52232 Kršan</izvorni_sadrzaj>
    <derivirana_varijabla naziv="DomainObject.Predmet.ProtustrankaFormatedWithAdress_1"> BARAT d.o.o. KRŠAN, Pristav 92, 52232 Kršan</derivirana_varijabla>
  </DomainObject.Predmet.ProtustrankaFormatedWithAdress>
  <DomainObject.Predmet.ProtustrankaFormatedWithAdressOIB>
    <izvorni_sadrzaj> BARAT d.o.o. KRŠAN, OIB 09971491400, Pristav 92, 52232 Kršan</izvorni_sadrzaj>
    <derivirana_varijabla naziv="DomainObject.Predmet.ProtustrankaFormatedWithAdressOIB_1"> BARAT d.o.o. KRŠAN, OIB 09971491400, Pristav 92, 52232 Kršan</derivirana_varijabla>
  </DomainObject.Predmet.ProtustrankaFormatedWithAdressOIB>
  <DomainObject.Predmet.ProtustrankaWithAdress>
    <izvorni_sadrzaj>BARAT d.o.o. KRŠAN Pristav 92, 52232 Kršan</izvorni_sadrzaj>
    <derivirana_varijabla naziv="DomainObject.Predmet.ProtustrankaWithAdress_1">BARAT d.o.o. KRŠAN Pristav 92, 52232 Kršan</derivirana_varijabla>
  </DomainObject.Predmet.ProtustrankaWithAdress>
  <DomainObject.Predmet.ProtustrankaWithAdressOIB>
    <izvorni_sadrzaj>BARAT d.o.o. KRŠAN, OIB 09971491400, Pristav 92, 52232 Kršan</izvorni_sadrzaj>
    <derivirana_varijabla naziv="DomainObject.Predmet.ProtustrankaWithAdressOIB_1">BARAT d.o.o. KRŠAN, OIB 09971491400, Pristav 92, 52232 Kršan</derivirana_varijabla>
  </DomainObject.Predmet.ProtustrankaWithAdressOIB>
  <DomainObject.Predmet.ProtustrankaNazivFormated>
    <izvorni_sadrzaj>BARAT d.o.o. KRŠAN</izvorni_sadrzaj>
    <derivirana_varijabla naziv="DomainObject.Predmet.ProtustrankaNazivFormated_1">BARAT d.o.o. KRŠAN</derivirana_varijabla>
  </DomainObject.Predmet.ProtustrankaNazivFormated>
  <DomainObject.Predmet.ProtustrankaNazivFormatedOIB>
    <izvorni_sadrzaj>BARAT d.o.o. KRŠAN, OIB 09971491400</izvorni_sadrzaj>
    <derivirana_varijabla naziv="DomainObject.Predmet.ProtustrankaNazivFormatedOIB_1">BARAT d.o.o. KRŠAN, OIB 09971491400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7057.61</izvorni_sadrzaj>
    <derivirana_varijabla naziv="DomainObject.Predmet.TrenutnaVrijednost_1">7057.61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BARAT d.o.o. KRŠAN</item>
    </izvorni_sadrzaj>
    <derivirana_varijabla naziv="DomainObject.Predmet.ProtuStrankaListFormated_1">
      <item>BARAT d.o.o. KRŠAN</item>
    </derivirana_varijabla>
  </DomainObject.Predmet.ProtuStrankaListFormated>
  <DomainObject.Predmet.ProtuStrankaListFormatedOIB>
    <izvorni_sadrzaj>
      <item>BARAT d.o.o. KRŠAN, OIB 09971491400</item>
    </izvorni_sadrzaj>
    <derivirana_varijabla naziv="DomainObject.Predmet.ProtuStrankaListFormatedOIB_1">
      <item>BARAT d.o.o. KRŠAN, OIB 09971491400</item>
    </derivirana_varijabla>
  </DomainObject.Predmet.ProtuStrankaListFormatedOIB>
  <DomainObject.Predmet.ProtuStrankaListFormatedWithAdress>
    <izvorni_sadrzaj>
      <item>BARAT d.o.o. KRŠAN, Pristav 92, 52232 Kršan</item>
    </izvorni_sadrzaj>
    <derivirana_varijabla naziv="DomainObject.Predmet.ProtuStrankaListFormatedWithAdress_1">
      <item>BARAT d.o.o. KRŠAN, Pristav 92, 52232 Kršan</item>
    </derivirana_varijabla>
  </DomainObject.Predmet.ProtuStrankaListFormatedWithAdress>
  <DomainObject.Predmet.ProtuStrankaListFormatedWithAdressOIB>
    <izvorni_sadrzaj>
      <item>BARAT d.o.o. KRŠAN, OIB 09971491400, Pristav 92, 52232 Kršan</item>
    </izvorni_sadrzaj>
    <derivirana_varijabla naziv="DomainObject.Predmet.ProtuStrankaListFormatedWithAdressOIB_1">
      <item>BARAT d.o.o. KRŠAN, OIB 09971491400, Pristav 92, 52232 Kršan</item>
    </derivirana_varijabla>
  </DomainObject.Predmet.ProtuStrankaListFormatedWithAdressOIB>
  <DomainObject.Predmet.ProtuStrankaListNazivFormated>
    <izvorni_sadrzaj>
      <item>BARAT d.o.o. KRŠAN</item>
    </izvorni_sadrzaj>
    <derivirana_varijabla naziv="DomainObject.Predmet.ProtuStrankaListNazivFormated_1">
      <item>BARAT d.o.o. KRŠAN</item>
    </derivirana_varijabla>
  </DomainObject.Predmet.ProtuStrankaListNazivFormated>
  <DomainObject.Predmet.ProtuStrankaListNazivFormatedOIB>
    <izvorni_sadrzaj>
      <item>BARAT d.o.o. KRŠAN, OIB 09971491400</item>
    </izvorni_sadrzaj>
    <derivirana_varijabla naziv="DomainObject.Predmet.ProtuStrankaListNazivFormatedOIB_1">
      <item>BARAT d.o.o. KRŠAN, OIB 09971491400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BARAT d.o.o. KRŠAN</izvorni_sadrzaj>
    <derivirana_varijabla naziv="DomainObject.Predmet.ProtustrankaIDrugi_1">BARAT d.o.o. KRŠAN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BARAT d.o.o. KRŠAN, OIB 09971491400, Pristav 92, 52232 Kršan</izvorni_sadrzaj>
    <derivirana_varijabla naziv="DomainObject.Predmet.ProtustrankaIDrugiAdressOIB_1">BARAT d.o.o. KRŠAN, OIB 09971491400, Pristav 92,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BARAT d.o.o. KRŠAN</item>
    </izvorni_sadrzaj>
    <derivirana_varijabla naziv="DomainObject.Predmet.SudioniciListNaziv_1">
      <item>FINANCIJSKA AGENCIJA, RC RIJEKA, PODRUŽNICA PULA, PULA</item>
      <item>BARAT d.o.o. KRŠAN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BARAT d.o.o. KRŠAN, OIB 09971491400, Pristav 92,52232 Kršan</item>
    </izvorni_sadrzaj>
    <derivirana_varijabla naziv="DomainObject.Predmet.SudioniciListAdressOIB_1">
      <item>FINANCIJSKA AGENCIJA, RC RIJEKA, PODRUŽNICA PULA, PULA, OIB 85821130368, Ulica grada Vukovara 70,10000 Zagreb</item>
      <item>BARAT d.o.o. KRŠAN, OIB 09971491400, Pristav 92,52232 Kršan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09971491400</item>
    </izvorni_sadrzaj>
    <derivirana_varijabla naziv="DomainObject.Predmet.SudioniciListNazivOIB_1">
      <item>, OIB 85821130368</item>
      <item>, OIB 09971491400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3570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2017-09-13T06:23:00Z</dcterms:created>
  <dc:creator>Morena Brajuha</dc:creator>
  <cp:lastModifiedBy>Sanja Prodan</cp:lastModifiedBy>
  <cp:lastPrinted>2017-09-13T06:29:00Z</cp:lastPrinted>
  <dcterms:modified xmlns:xsi="http://www.w3.org/2001/XMLSchema-instance" xsi:type="dcterms:W3CDTF">2017-09-13T06:29:00Z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