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53094" w14:paraId="9653094" w:rsidRDefault="00054706" w:rsidP="00054706" w:rsidR="00054706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54706" w:rsidP="00054706" w:rsidR="00054706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054706" w:rsidP="00054706" w:rsidR="00054706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054706" w:rsidP="00054706" w:rsidR="00054706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054706" w:rsidP="00054706" w:rsidR="00054706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054706" w:rsidP="00054706" w:rsidR="00054706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054706" w:rsidP="00054706" w:rsidR="00054706" w:rsidRPr="005D578C">
      <w:pPr>
        <w:jc w:val="center"/>
        <w:rPr>
          <w:rFonts w:cs="Times New Roman" w:eastAsia="Times New Roman"/>
          <w:szCs w:val="24"/>
        </w:rPr>
      </w:pPr>
    </w:p>
    <w:p w:rsidRDefault="00054706" w:rsidP="00054706" w:rsidR="0005470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054706" w:rsidP="00054706" w:rsidR="00054706" w:rsidRPr="005D578C">
      <w:pPr>
        <w:rPr>
          <w:rFonts w:cs="Times New Roman" w:eastAsia="Times New Roman"/>
          <w:szCs w:val="24"/>
        </w:rPr>
      </w:pPr>
    </w:p>
    <w:p w:rsidRDefault="00054706" w:rsidP="00054706" w:rsidR="00054706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sudskoj savjetnici Mihaeli Kaligari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</w:rPr>
        <w:t>ZERBETTO j.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Pula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Tršćanska 22</w:t>
      </w:r>
      <w:r w:rsidRPr="002C2F41">
        <w:rPr>
          <w:rFonts w:cs="Times New Roman" w:eastAsia="Times New Roman"/>
        </w:rPr>
        <w:t xml:space="preserve">, OIB </w:t>
      </w:r>
      <w:r w:rsidRPr="00054706">
        <w:rPr>
          <w:rFonts w:cs="Times New Roman" w:eastAsia="Times New Roman"/>
        </w:rPr>
        <w:t>11634447709</w:t>
      </w:r>
      <w:r w:rsidRPr="002C2F41">
        <w:rPr>
          <w:rFonts w:cs="Times New Roman" w:eastAsia="Times New Roman"/>
        </w:rPr>
        <w:t xml:space="preserve">, MBS </w:t>
      </w:r>
      <w:r w:rsidRPr="00054706">
        <w:rPr>
          <w:rFonts w:cs="Times New Roman" w:eastAsia="Times New Roman"/>
        </w:rPr>
        <w:t>040320224</w:t>
      </w:r>
      <w:r>
        <w:rPr>
          <w:rFonts w:cs="Times New Roman" w:eastAsia="Times New Roman"/>
          <w:szCs w:val="24"/>
        </w:rPr>
        <w:t>, 29. ožujka 2017.</w:t>
      </w:r>
    </w:p>
    <w:p w:rsidRDefault="00054706" w:rsidP="00054706" w:rsidR="00054706" w:rsidRPr="005D578C">
      <w:pPr>
        <w:rPr>
          <w:rFonts w:cs="Times New Roman" w:eastAsia="Times New Roman"/>
          <w:szCs w:val="24"/>
        </w:rPr>
      </w:pPr>
    </w:p>
    <w:p w:rsidRDefault="00054706" w:rsidP="00054706" w:rsidR="0005470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054706" w:rsidP="00054706" w:rsidR="00054706" w:rsidRPr="005D578C">
      <w:pPr>
        <w:rPr>
          <w:rFonts w:cs="Times New Roman" w:eastAsia="Times New Roman"/>
          <w:szCs w:val="24"/>
        </w:rPr>
      </w:pPr>
    </w:p>
    <w:p w:rsidRDefault="00054706" w:rsidP="00054706" w:rsidR="00054706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>ZERBETTO j.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Pula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Tršćanska 22</w:t>
      </w:r>
      <w:r w:rsidRPr="002C2F41">
        <w:rPr>
          <w:rFonts w:cs="Times New Roman" w:eastAsia="Times New Roman"/>
        </w:rPr>
        <w:t xml:space="preserve">, OIB </w:t>
      </w:r>
      <w:r w:rsidRPr="00054706">
        <w:rPr>
          <w:rFonts w:cs="Times New Roman" w:eastAsia="Times New Roman"/>
        </w:rPr>
        <w:t>11634447709</w:t>
      </w:r>
      <w:r w:rsidRPr="002C2F41">
        <w:rPr>
          <w:rFonts w:cs="Times New Roman" w:eastAsia="Times New Roman"/>
        </w:rPr>
        <w:t xml:space="preserve">, MBS </w:t>
      </w:r>
      <w:r w:rsidRPr="00054706">
        <w:rPr>
          <w:rFonts w:cs="Times New Roman" w:eastAsia="Times New Roman"/>
        </w:rPr>
        <w:t>040320224</w:t>
      </w:r>
      <w:r>
        <w:rPr>
          <w:rFonts w:cs="Times New Roman" w:eastAsia="Times New Roman"/>
          <w:szCs w:val="24"/>
        </w:rPr>
        <w:t>.</w:t>
      </w:r>
    </w:p>
    <w:p w:rsidRDefault="00054706" w:rsidP="00054706" w:rsidR="00054706" w:rsidRPr="005D578C">
      <w:pPr>
        <w:rPr>
          <w:rFonts w:cs="Times New Roman" w:eastAsia="Times New Roman"/>
          <w:szCs w:val="24"/>
        </w:rPr>
      </w:pPr>
    </w:p>
    <w:p w:rsidRDefault="00054706" w:rsidP="00054706" w:rsidR="00054706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Domagoj Repač iz Zagreba, Đorđićeva 24, OIB 24977406612.</w:t>
      </w:r>
    </w:p>
    <w:p w:rsidRDefault="00054706" w:rsidP="00054706" w:rsidR="00054706">
      <w:pPr>
        <w:rPr>
          <w:rFonts w:cs="Times New Roman" w:eastAsia="Times New Roman"/>
          <w:szCs w:val="20"/>
        </w:rPr>
      </w:pPr>
    </w:p>
    <w:p w:rsidRDefault="00054706" w:rsidP="00054706" w:rsidR="0005470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>ZERBETTO j.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Pula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Tršćanska 22</w:t>
      </w:r>
      <w:r w:rsidRPr="002C2F41">
        <w:rPr>
          <w:rFonts w:cs="Times New Roman" w:eastAsia="Times New Roman"/>
        </w:rPr>
        <w:t xml:space="preserve">, OIB </w:t>
      </w:r>
      <w:r w:rsidRPr="00054706">
        <w:rPr>
          <w:rFonts w:cs="Times New Roman" w:eastAsia="Times New Roman"/>
        </w:rPr>
        <w:t>11634447709</w:t>
      </w:r>
      <w:r w:rsidRPr="002C2F41">
        <w:rPr>
          <w:rFonts w:cs="Times New Roman" w:eastAsia="Times New Roman"/>
        </w:rPr>
        <w:t xml:space="preserve">, MBS </w:t>
      </w:r>
      <w:r w:rsidRPr="00054706">
        <w:rPr>
          <w:rFonts w:cs="Times New Roman" w:eastAsia="Times New Roman"/>
        </w:rPr>
        <w:t>040320224</w:t>
      </w:r>
      <w:r>
        <w:rPr>
          <w:rFonts w:cs="Times New Roman" w:eastAsia="Times New Roman"/>
          <w:szCs w:val="24"/>
        </w:rPr>
        <w:t>.</w:t>
      </w:r>
    </w:p>
    <w:p w:rsidRDefault="00054706" w:rsidP="00054706" w:rsidR="00054706">
      <w:pPr>
        <w:ind w:firstLine="709"/>
        <w:rPr>
          <w:rFonts w:cs="Times New Roman" w:eastAsia="Times New Roman"/>
          <w:szCs w:val="24"/>
        </w:rPr>
      </w:pPr>
    </w:p>
    <w:p w:rsidRDefault="00054706" w:rsidP="00054706" w:rsidR="0005470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>ZERBETTO j.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Pula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Tršćanska 22</w:t>
      </w:r>
      <w:r w:rsidRPr="002C2F41">
        <w:rPr>
          <w:rFonts w:cs="Times New Roman" w:eastAsia="Times New Roman"/>
        </w:rPr>
        <w:t xml:space="preserve">, OIB </w:t>
      </w:r>
      <w:r w:rsidRPr="00054706">
        <w:rPr>
          <w:rFonts w:cs="Times New Roman" w:eastAsia="Times New Roman"/>
        </w:rPr>
        <w:t>11634447709</w:t>
      </w:r>
      <w:r w:rsidRPr="002C2F41">
        <w:rPr>
          <w:rFonts w:cs="Times New Roman" w:eastAsia="Times New Roman"/>
        </w:rPr>
        <w:t xml:space="preserve">, MBS </w:t>
      </w:r>
      <w:r w:rsidRPr="00054706">
        <w:rPr>
          <w:rFonts w:cs="Times New Roman" w:eastAsia="Times New Roman"/>
        </w:rPr>
        <w:t>040320224</w:t>
      </w:r>
      <w:r>
        <w:rPr>
          <w:rFonts w:cs="Times New Roman" w:eastAsia="Times New Roman"/>
          <w:szCs w:val="24"/>
        </w:rPr>
        <w:t>.</w:t>
      </w:r>
    </w:p>
    <w:p w:rsidRDefault="00054706" w:rsidP="00054706" w:rsidR="00054706">
      <w:pPr>
        <w:rPr>
          <w:rFonts w:cs="Times New Roman" w:eastAsia="Times New Roman"/>
          <w:szCs w:val="24"/>
        </w:rPr>
      </w:pPr>
    </w:p>
    <w:p w:rsidRDefault="00054706" w:rsidP="00054706" w:rsidR="00054706" w:rsidRPr="005D578C">
      <w:pPr>
        <w:rPr>
          <w:rFonts w:cs="Times New Roman" w:eastAsia="Times New Roman"/>
          <w:szCs w:val="24"/>
        </w:rPr>
      </w:pPr>
    </w:p>
    <w:p w:rsidRDefault="00054706" w:rsidP="00054706" w:rsidR="00054706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054706" w:rsidP="00054706" w:rsidR="00054706">
      <w:pPr>
        <w:ind w:firstLine="708"/>
        <w:rPr>
          <w:rFonts w:cs="Times New Roman" w:eastAsia="Times New Roman"/>
          <w:szCs w:val="24"/>
        </w:rPr>
      </w:pPr>
    </w:p>
    <w:p w:rsidRDefault="00054706" w:rsidP="00054706" w:rsidR="0005470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24. siječnja 2017.,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</w:rPr>
        <w:t>ZERBETTO j.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Pula</w:t>
      </w:r>
      <w:r>
        <w:rPr>
          <w:rFonts w:cs="Times New Roman" w:eastAsia="Times New Roman"/>
          <w:szCs w:val="24"/>
        </w:rPr>
        <w:t>.</w:t>
      </w:r>
    </w:p>
    <w:p w:rsidRDefault="00054706" w:rsidP="00054706" w:rsidR="00054706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18. siječnja 2017. imao neizvršene osnove za plaćanje u neprekinutom razdoblju od 120 dana u ukupnom iznosu 8.128,87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>, sud je, sukladno čl. 430. SZ-a, 31. siječnja 2017.</w:t>
      </w:r>
      <w:r>
        <w:rPr>
          <w:rFonts w:cs="Times New Roman" w:eastAsia="Times New Roman"/>
          <w:szCs w:val="24"/>
        </w:rPr>
        <w:t xml:space="preserve"> na mrežnoj stranici e-Oglasna ploča sudova objavio oglas posl. br. 11 St-47/2017-3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</w:t>
      </w:r>
      <w:r w:rsidRPr="00354134">
        <w:rPr>
          <w:rFonts w:cs="Times New Roman" w:eastAsia="Times New Roman"/>
          <w:szCs w:val="24"/>
        </w:rPr>
        <w:lastRenderedPageBreak/>
        <w:t>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054706" w:rsidP="00054706" w:rsidR="0005470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054706" w:rsidP="00054706" w:rsidR="00054706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054706" w:rsidP="00054706" w:rsidR="00054706" w:rsidRPr="005D578C">
      <w:pPr>
        <w:rPr>
          <w:rFonts w:cs="Times New Roman" w:eastAsia="Times New Roman"/>
          <w:szCs w:val="24"/>
        </w:rPr>
      </w:pPr>
    </w:p>
    <w:p w:rsidRDefault="00054706" w:rsidP="00054706" w:rsidR="0005470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29. ožujka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054706" w:rsidP="00054706" w:rsidR="00054706">
      <w:pPr>
        <w:rPr>
          <w:rFonts w:cs="Times New Roman" w:eastAsia="Times New Roman"/>
          <w:szCs w:val="24"/>
        </w:rPr>
      </w:pPr>
    </w:p>
    <w:p w:rsidRDefault="00054706" w:rsidP="00054706" w:rsidR="00054706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054706" w:rsidP="00054706" w:rsidR="00054706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Mihaela Kaligari</w:t>
      </w:r>
      <w:r w:rsidR="00C57743">
        <w:rPr>
          <w:rFonts w:cs="Times New Roman" w:eastAsia="Times New Roman"/>
          <w:szCs w:val="24"/>
        </w:rPr>
        <w:t xml:space="preserve">, v. r. </w:t>
      </w:r>
    </w:p>
    <w:p w:rsidRDefault="00054706" w:rsidP="00054706" w:rsidR="00054706">
      <w:pPr>
        <w:jc w:val="left"/>
        <w:rPr>
          <w:rFonts w:cs="Times New Roman" w:eastAsia="Times New Roman"/>
          <w:szCs w:val="24"/>
        </w:rPr>
      </w:pPr>
    </w:p>
    <w:p w:rsidRDefault="00054706" w:rsidP="00054706" w:rsidR="00054706" w:rsidRPr="005D578C">
      <w:pPr>
        <w:jc w:val="left"/>
        <w:rPr>
          <w:rFonts w:cs="Times New Roman" w:eastAsia="Times New Roman"/>
          <w:szCs w:val="24"/>
        </w:rPr>
      </w:pPr>
    </w:p>
    <w:p w:rsidRDefault="00054706" w:rsidP="00054706" w:rsidR="00054706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054706" w:rsidP="00054706" w:rsidR="00054706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054706" w:rsidP="00054706" w:rsidR="0005470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054706" w:rsidP="00054706" w:rsidR="00054706">
      <w:pPr>
        <w:rPr>
          <w:rFonts w:cs="Times New Roman" w:eastAsia="Times New Roman"/>
          <w:szCs w:val="24"/>
        </w:rPr>
      </w:pPr>
    </w:p>
    <w:p w:rsidRDefault="00054706" w:rsidP="00054706" w:rsidR="00054706" w:rsidRPr="005D578C">
      <w:pPr>
        <w:rPr>
          <w:rFonts w:cs="Times New Roman" w:eastAsia="Times New Roman"/>
          <w:szCs w:val="24"/>
        </w:rPr>
      </w:pPr>
    </w:p>
    <w:p w:rsidRDefault="00054706" w:rsidP="00054706" w:rsidR="00054706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054706" w:rsidP="00054706" w:rsidR="0005470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054706" w:rsidP="00054706" w:rsidR="0005470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>ZERBETTO j.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Pula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Tršćanska 22</w:t>
      </w:r>
      <w:r>
        <w:rPr>
          <w:rFonts w:cs="Times New Roman" w:eastAsia="Times New Roman"/>
          <w:szCs w:val="24"/>
        </w:rPr>
        <w:t xml:space="preserve">, </w:t>
      </w:r>
    </w:p>
    <w:p w:rsidRDefault="00054706" w:rsidP="00054706" w:rsidR="00054706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054706" w:rsidP="00054706" w:rsidR="0005470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054706" w:rsidP="00054706" w:rsidR="00054706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Domagoj Repač, Zagreb, Đorđićeva 24, </w:t>
      </w:r>
    </w:p>
    <w:p w:rsidRDefault="00054706" w:rsidP="00054706" w:rsidR="00054706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054706" w:rsidP="00054706" w:rsidR="0005470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054706" w:rsidP="00054706" w:rsidR="0005470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054706" w:rsidP="00054706" w:rsidR="00054706"/>
    <w:p w:rsidRDefault="00054706" w:rsidP="00054706" w:rsidR="00054706"/>
    <w:p w:rsidRDefault="00054706" w:rsidP="00054706" w:rsidR="00054706"/>
    <w:p w:rsidRDefault="00054706" w:rsidP="00054706" w:rsidR="00054706"/>
    <w:p w:rsidRDefault="004C2180" w:rsidR="004C2180"/>
    <w:sectPr w:rsidSect="004B15E2" w:rsidR="004C2180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4706" w:rsidP="00054706" w:rsidR="00054706">
      <w:r>
        <w:separator/>
      </w:r>
    </w:p>
  </w:endnote>
  <w:endnote w:id="0" w:type="continuationSeparator">
    <w:p w:rsidRDefault="00054706" w:rsidP="00054706" w:rsidR="000547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4706" w:rsidP="00054706" w:rsidR="00054706">
      <w:r>
        <w:separator/>
      </w:r>
    </w:p>
  </w:footnote>
  <w:footnote w:id="0" w:type="continuationSeparator">
    <w:p w:rsidRDefault="00054706" w:rsidP="00054706" w:rsidR="000547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4706" w:rsidP="004B15E2" w:rsidR="004B15E2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C57743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St-47/2017-4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4706" w:rsidP="004B15E2" w:rsidR="004B15E2" w:rsidRPr="00970AE0">
    <w:pPr>
      <w:pStyle w:val="Zaglavlje"/>
      <w:jc w:val="right"/>
    </w:pPr>
    <w:r>
      <w:rPr>
        <w:szCs w:val="24"/>
      </w:rPr>
      <w:t>11 St-47/2017-4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257A"/>
    <w:rsid w:val="00054706"/>
    <w:rsid w:val="004C2180"/>
    <w:rsid w:val="00C57743"/>
    <w:rsid w:val="00DA2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54706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54706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054706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547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54706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470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54706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577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7743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C57743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C5774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C5774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54706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54706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054706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547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54706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470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54706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577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7743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57743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5774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5774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2017.</izvorni_sadrzaj>
    <derivirana_varijabla naziv="DomainObject.DatumDonosenjaOdluke_1">29.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</izvorni_sadrzaj>
    <derivirana_varijabla naziv="DomainObject.Predmet.Broj_1">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2017.</izvorni_sadrzaj>
    <derivirana_varijabla naziv="DomainObject.Predmet.DatumOsnivanja_1">24.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St-47/2017</izvorni_sadrzaj>
    <derivirana_varijabla naziv="DomainObject.Predmet.OznakaBroj_1">St-47/2017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ZERBETTO j.d.o.o. PULA</izvorni_sadrzaj>
    <derivirana_varijabla naziv="DomainObject.Predmet.ProtustrankaFormated_1">  ZERBETTO j.d.o.o. PULA</derivirana_varijabla>
  </DomainObject.Predmet.ProtustrankaFormated>
  <DomainObject.Predmet.ProtustrankaFormatedOIB>
    <izvorni_sadrzaj>  ZERBETTO j.d.o.o. PULA, OIB 11634447709</izvorni_sadrzaj>
    <derivirana_varijabla naziv="DomainObject.Predmet.ProtustrankaFormatedOIB_1">  ZERBETTO j.d.o.o. PULA, OIB 11634447709</derivirana_varijabla>
  </DomainObject.Predmet.ProtustrankaFormatedOIB>
  <DomainObject.Predmet.ProtustrankaFormatedWithAdress>
    <izvorni_sadrzaj> ZERBETTO j.d.o.o. PULA, Tršćanska 22, 52100 Pula</izvorni_sadrzaj>
    <derivirana_varijabla naziv="DomainObject.Predmet.ProtustrankaFormatedWithAdress_1"> ZERBETTO j.d.o.o. PULA, Tršćanska 22, 52100 Pula</derivirana_varijabla>
  </DomainObject.Predmet.ProtustrankaFormatedWithAdress>
  <DomainObject.Predmet.ProtustrankaFormatedWithAdressOIB>
    <izvorni_sadrzaj> ZERBETTO j.d.o.o. PULA, OIB 11634447709, Tršćanska 22, 52100 Pula</izvorni_sadrzaj>
    <derivirana_varijabla naziv="DomainObject.Predmet.ProtustrankaFormatedWithAdressOIB_1"> ZERBETTO j.d.o.o. PULA, OIB 11634447709, Tršćanska 22, 52100 Pula</derivirana_varijabla>
  </DomainObject.Predmet.ProtustrankaFormatedWithAdressOIB>
  <DomainObject.Predmet.ProtustrankaWithAdress>
    <izvorni_sadrzaj>ZERBETTO j.d.o.o. PULA Tršćanska 22, 52100 Pula</izvorni_sadrzaj>
    <derivirana_varijabla naziv="DomainObject.Predmet.ProtustrankaWithAdress_1">ZERBETTO j.d.o.o. PULA Tršćanska 22, 52100 Pula</derivirana_varijabla>
  </DomainObject.Predmet.ProtustrankaWithAdress>
  <DomainObject.Predmet.ProtustrankaWithAdressOIB>
    <izvorni_sadrzaj>ZERBETTO j.d.o.o. PULA, OIB 11634447709, Tršćanska 22, 52100 Pula</izvorni_sadrzaj>
    <derivirana_varijabla naziv="DomainObject.Predmet.ProtustrankaWithAdressOIB_1">ZERBETTO j.d.o.o. PULA, OIB 11634447709, Tršćanska 22, 52100 Pula</derivirana_varijabla>
  </DomainObject.Predmet.ProtustrankaWithAdressOIB>
  <DomainObject.Predmet.ProtustrankaNazivFormated>
    <izvorni_sadrzaj>ZERBETTO j.d.o.o. PULA</izvorni_sadrzaj>
    <derivirana_varijabla naziv="DomainObject.Predmet.ProtustrankaNazivFormated_1">ZERBETTO j.d.o.o. PULA</derivirana_varijabla>
  </DomainObject.Predmet.ProtustrankaNazivFormated>
  <DomainObject.Predmet.ProtustrankaNazivFormatedOIB>
    <izvorni_sadrzaj>ZERBETTO j.d.o.o. PULA, OIB 11634447709</izvorni_sadrzaj>
    <derivirana_varijabla naziv="DomainObject.Predmet.ProtustrankaNazivFormatedOIB_1">ZERBETTO j.d.o.o. PULA, OIB 11634447709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8128.87</izvorni_sadrzaj>
    <derivirana_varijabla naziv="DomainObject.Predmet.TrenutnaVrijednost_1">8128.87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ZERBETTO j.d.o.o. PULA</item>
    </izvorni_sadrzaj>
    <derivirana_varijabla naziv="DomainObject.Predmet.ProtuStrankaListFormated_1">
      <item>ZERBETTO j.d.o.o. PULA</item>
    </derivirana_varijabla>
  </DomainObject.Predmet.ProtuStrankaListFormated>
  <DomainObject.Predmet.ProtuStrankaListFormatedOIB>
    <izvorni_sadrzaj>
      <item>ZERBETTO j.d.o.o. PULA, OIB 11634447709</item>
    </izvorni_sadrzaj>
    <derivirana_varijabla naziv="DomainObject.Predmet.ProtuStrankaListFormatedOIB_1">
      <item>ZERBETTO j.d.o.o. PULA, OIB 11634447709</item>
    </derivirana_varijabla>
  </DomainObject.Predmet.ProtuStrankaListFormatedOIB>
  <DomainObject.Predmet.ProtuStrankaListFormatedWithAdress>
    <izvorni_sadrzaj>
      <item>ZERBETTO j.d.o.o. PULA, Tršćanska 22, 52100 Pula</item>
    </izvorni_sadrzaj>
    <derivirana_varijabla naziv="DomainObject.Predmet.ProtuStrankaListFormatedWithAdress_1">
      <item>ZERBETTO j.d.o.o. PULA, Tršćanska 22, 52100 Pula</item>
    </derivirana_varijabla>
  </DomainObject.Predmet.ProtuStrankaListFormatedWithAdress>
  <DomainObject.Predmet.ProtuStrankaListFormatedWithAdressOIB>
    <izvorni_sadrzaj>
      <item>ZERBETTO j.d.o.o. PULA, OIB 11634447709, Tršćanska 22, 52100 Pula</item>
    </izvorni_sadrzaj>
    <derivirana_varijabla naziv="DomainObject.Predmet.ProtuStrankaListFormatedWithAdressOIB_1">
      <item>ZERBETTO j.d.o.o. PULA, OIB 11634447709, Tršćanska 22, 52100 Pula</item>
    </derivirana_varijabla>
  </DomainObject.Predmet.ProtuStrankaListFormatedWithAdressOIB>
  <DomainObject.Predmet.ProtuStrankaListNazivFormated>
    <izvorni_sadrzaj>
      <item>ZERBETTO j.d.o.o. PULA</item>
    </izvorni_sadrzaj>
    <derivirana_varijabla naziv="DomainObject.Predmet.ProtuStrankaListNazivFormated_1">
      <item>ZERBETTO j.d.o.o. PULA</item>
    </derivirana_varijabla>
  </DomainObject.Predmet.ProtuStrankaListNazivFormated>
  <DomainObject.Predmet.ProtuStrankaListNazivFormatedOIB>
    <izvorni_sadrzaj>
      <item>ZERBETTO j.d.o.o. PULA, OIB 11634447709</item>
    </izvorni_sadrzaj>
    <derivirana_varijabla naziv="DomainObject.Predmet.ProtuStrankaListNazivFormatedOIB_1">
      <item>ZERBETTO j.d.o.o. PULA, OIB 11634447709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2017.</izvorni_sadrzaj>
    <derivirana_varijabla naziv="DomainObject.Datum_1">29.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ZERBETTO j.d.o.o. PULA</izvorni_sadrzaj>
    <derivirana_varijabla naziv="DomainObject.Predmet.ProtustrankaIDrugi_1">ZERBETTO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ZERBETTO j.d.o.o. PULA, OIB 11634447709, Tršćanska 22, 52100 Pula</izvorni_sadrzaj>
    <derivirana_varijabla naziv="DomainObject.Predmet.ProtustrankaIDrugiAdressOIB_1">ZERBETTO j.d.o.o. PULA, OIB 11634447709, Tršćanska 22,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ZERBETTO j.d.o.o. PULA</item>
    </izvorni_sadrzaj>
    <derivirana_varijabla naziv="DomainObject.Predmet.SudioniciListNaziv_1">
      <item>FINANCIJSKA AGENCIJA, RC RIJEKA, PODRUŽNICA PULA, PULA</item>
      <item>ZERBETTO j.d.o.o.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ZERBETTO j.d.o.o. PULA, OIB 11634447709, Tršćanska 22,52100 Pula</item>
    </izvorni_sadrzaj>
    <derivirana_varijabla naziv="DomainObject.Predmet.SudioniciListAdressOIB_1">
      <item>FINANCIJSKA AGENCIJA, RC RIJEKA, PODRUŽNICA PULA, PULA, OIB 85821130368, Giardini 5,52100 Pula</item>
      <item>ZERBETTO j.d.o.o. PULA, OIB 11634447709, Tršćanska 22,52100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11634447709</item>
    </izvorni_sadrzaj>
    <derivirana_varijabla naziv="DomainObject.Predmet.SudioniciListNazivOIB_1">
      <item>, OIB 85821130368</item>
      <item>, OIB 11634447709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690</properties:Words>
  <properties:Characters>3611</properties:Characters>
  <properties:Lines>89</properties:Lines>
  <properties:Paragraphs>31</properties:Paragraphs>
  <properties:TotalTime>3</properties:TotalTime>
  <properties:ScaleCrop>false</properties:ScaleCrop>
  <properties:LinksUpToDate>false</properties:LinksUpToDate>
  <properties:CharactersWithSpaces>4322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2017-03-28T06:25:00Z</dcterms:created>
  <dc:creator>Morena Brajuha</dc:creator>
  <dc:description/>
  <cp:keywords/>
  <cp:lastModifiedBy>Morena Brajuha</cp:lastModifiedBy>
  <cp:lastPrinted>2017-03-29T10:12:00Z</cp:lastPrinted>
  <dcterms:modified xmlns:xsi="http://www.w3.org/2001/XMLSchema-instance" xsi:type="dcterms:W3CDTF">2017-03-29T10:12:00Z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