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99dd" w14:paraId="72499d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48721E">
        <w:t>418/17-3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48721E">
        <w:t xml:space="preserve"> KULTURNO PROSVJETNO DRUŠTVO SELJAČKA SLOGA, ĐELEKOVEC, Ul. Mihovila Pavleka Miškine 1, Đelekovec, OIB: 71982155992</w:t>
      </w:r>
      <w:r w:rsidR="00665A9B">
        <w:t xml:space="preserve">, </w:t>
      </w:r>
      <w:r w:rsidR="00637444">
        <w:t xml:space="preserve">dana </w:t>
      </w:r>
      <w:r w:rsidR="0048721E">
        <w:t xml:space="preserve">22. kolovoza </w:t>
      </w:r>
      <w:r w:rsidR="0095167E">
        <w:t>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48721E">
        <w:t xml:space="preserve"> KULTURNO PROSVJETNO DRUŠTVO SELJAČKA SLOGA, ĐELEKOVEC, Ul. Mihovila Pavleka Miškine 1, Đelekovec, OIB: 71982155992</w:t>
      </w:r>
      <w:r w:rsidR="00740000">
        <w:t xml:space="preserve">, </w:t>
      </w:r>
      <w:r w:rsidR="00CB6C18">
        <w:t xml:space="preserve">iznosi </w:t>
      </w:r>
      <w:r w:rsidR="0048721E">
        <w:t xml:space="preserve">11.662,92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8721E">
        <w:t>predsjednik udruge Ivan Celiščak, OIB: 65735384035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48721E">
        <w:t>predsjednik udruge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48721E">
        <w:t>22. kolovoza</w:t>
      </w:r>
      <w:r w:rsidR="0095167E">
        <w:t xml:space="preserve"> 2017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721E">
        <w:t xml:space="preserve">    SUDAC</w:t>
      </w:r>
      <w:r>
        <w:t>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  <w:r w:rsidR="0048721E">
        <w:t>, v.r.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1F7" w:rsidR="002A51F7">
      <w:r>
        <w:separator/>
      </w:r>
    </w:p>
  </w:endnote>
  <w:endnote w:id="0" w:type="continuationSeparator">
    <w:p w:rsidRDefault="002A51F7" w:rsidR="002A5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1F7" w:rsidR="002A51F7">
      <w:r>
        <w:separator/>
      </w:r>
    </w:p>
  </w:footnote>
  <w:footnote w:id="0" w:type="continuationSeparator">
    <w:p w:rsidRDefault="002A51F7" w:rsidR="002A51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3F1A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PROSVJETNO DRUŠTVO "SELJAČKA SLOGA" ĐELEKOVEC zastupanog po punomoćniku Ivan Celiščak</izvorni_sadrzaj>
    <derivirana_varijabla naziv="DomainObject.Predmet.ProtustrankaFormated_1">  KULTURNO PROSVJETNO DRUŠTVO "SELJAČKA SLOGA" ĐELEKOVEC zastupanog po punomoćniku Ivan Celiščak</derivirana_varijabla>
  </DomainObject.Predmet.ProtustrankaFormated>
  <DomainObject.Predmet.ProtustrankaFormatedOIB>
    <izvorni_sadrzaj>  KULTURNO PROSVJETNO DRUŠTVO "SELJAČKA SLOGA" ĐELEKOVEC, OIB 71982155992 zastupanog po punomoćniku Ivan Celiščak</izvorni_sadrzaj>
    <derivirana_varijabla naziv="DomainObject.Predmet.ProtustrankaFormatedOIB_1">  KULTURNO PROSVJETNO DRUŠTVO "SELJAČKA SLOGA" ĐELEKOVEC, OIB 71982155992 zastupanog po punomoćniku Ivan Celiščak</derivirana_varijabla>
  </DomainObject.Predmet.ProtustrankaFormatedOIB>
  <DomainObject.Predmet.ProtustrankaFormatedWithAdress>
    <izvorni_sadrzaj> KULTURNO PROSVJETNO DRUŠTVO "SELJAČKA SLOGA" ĐELEKOVEC, Ul. Mihovila Pavleka Miškine 1, 48316 Đelekovec zastupanog po punomoćniku Ivan Celiščak</izvorni_sadrzaj>
    <derivirana_varijabla naziv="DomainObject.Predmet.ProtustrankaFormatedWithAdress_1"> KULTURNO PROSVJETNO DRUŠTVO "SELJAČKA SLOGA" ĐELEKOVEC, Ul. Mihovila Pavleka Miškine 1, 48316 Đelekovec zastupanog po punomoćniku Ivan Celiščak</derivirana_varijabla>
  </DomainObject.Predmet.ProtustrankaFormatedWithAdress>
  <DomainObject.Predmet.ProtustrankaFormatedWithAdressOIB>
    <izvorni_sadrzaj> KULTURNO PROSVJETNO DRUŠTVO "SELJAČKA SLOGA" ĐELEKOVEC, OIB 71982155992, Ul. Mihovila Pavleka Miškine 1, 48316 Đelekovec zastupanog po punomoćniku Ivan Celiščak</izvorni_sadrzaj>
    <derivirana_varijabla naziv="DomainObject.Predmet.ProtustrankaFormatedWithAdressOIB_1"> KULTURNO PROSVJETNO DRUŠTVO "SELJAČKA SLOGA" ĐELEKOVEC, OIB 71982155992, Ul. Mihovila Pavleka Miškine 1, 48316 Đelekovec zastupanog po punomoćniku Ivan Celiščak</derivirana_varijabla>
  </DomainObject.Predmet.ProtustrankaFormatedWithAdressOIB>
  <DomainObject.Predmet.ProtustrankaWithAdress>
    <izvorni_sadrzaj>KULTURNO PROSVJETNO DRUŠTVO "SELJAČKA SLOGA" ĐELEKOVEC Ul. Mihovila Pavleka Miškine 1, 48316 Đelekovec</izvorni_sadrzaj>
    <derivirana_varijabla naziv="DomainObject.Predmet.ProtustrankaWithAdress_1">KULTURNO PROSVJETNO DRUŠTVO "SELJAČKA SLOGA" ĐELEKOVEC Ul. Mihovila Pavleka Miškine 1, 48316 Đelekovec</derivirana_varijabla>
  </DomainObject.Predmet.ProtustrankaWithAdress>
  <DomainObject.Predmet.ProtustrankaWithAdressOIB>
    <izvorni_sadrzaj>KULTURNO PROSVJETNO DRUŠTVO "SELJAČKA SLOGA" ĐELEKOVEC, OIB 71982155992, Ul. Mihovila Pavleka Miškine 1, 48316 Đelekovec</izvorni_sadrzaj>
    <derivirana_varijabla naziv="DomainObject.Predmet.ProtustrankaWithAdressOIB_1">KULTURNO PROSVJETNO DRUŠTVO "SELJAČKA SLOGA" ĐELEKOVEC, OIB 71982155992, Ul. Mihovila Pavleka Miškine 1, 48316 Đelekovec</derivirana_varijabla>
  </DomainObject.Predmet.ProtustrankaWithAdressOIB>
  <DomainObject.Predmet.ProtustrankaNazivFormated>
    <izvorni_sadrzaj>KULTURNO PROSVJETNO DRUŠTVO "SELJAČKA SLOGA" ĐELEKOVEC</izvorni_sadrzaj>
    <derivirana_varijabla naziv="DomainObject.Predmet.ProtustrankaNazivFormated_1">KULTURNO PROSVJETNO DRUŠTVO "SELJAČKA SLOGA" ĐELEKOVEC</derivirana_varijabla>
  </DomainObject.Predmet.ProtustrankaNazivFormated>
  <DomainObject.Predmet.ProtustrankaNazivFormatedOIB>
    <izvorni_sadrzaj>KULTURNO PROSVJETNO DRUŠTVO "SELJAČKA SLOGA" ĐELEKOVEC, OIB 71982155992</izvorni_sadrzaj>
    <derivirana_varijabla naziv="DomainObject.Predmet.ProtustrankaNazivFormatedOIB_1">KULTURNO PROSVJETNO DRUŠTVO "SELJAČKA SLOGA" ĐELEKOVEC, OIB 71982155992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11662.92</izvorni_sadrzaj>
    <derivirana_varijabla naziv="DomainObject.Predmet.TrenutnaVrijednost_1">11662.92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KULTURNO PROSVJETNO DRUŠTVO "SELJAČKA SLOGA" ĐELEKOVEC zastupanog po punomoćniku Ivan Celiščak</item>
    </izvorni_sadrzaj>
    <derivirana_varijabla naziv="DomainObject.Predmet.ProtuStrankaListFormated_1">
      <item>KULTURNO PROSVJETNO DRUŠTVO "SELJAČKA SLOGA" ĐELEKOVEC zastupanog po punomoćniku Ivan Celiščak</item>
    </derivirana_varijabla>
  </DomainObject.Predmet.ProtuStrankaListFormated>
  <DomainObject.Predmet.ProtuStrankaListFormatedOIB>
    <izvorni_sadrzaj>
      <item>KULTURNO PROSVJETNO DRUŠTVO "SELJAČKA SLOGA" ĐELEKOVEC, OIB 71982155992 zastupanog po punomoćniku Ivan Celiščak</item>
    </izvorni_sadrzaj>
    <derivirana_varijabla naziv="DomainObject.Predmet.ProtuStrankaListFormatedOIB_1">
      <item>KULTURNO PROSVJETNO DRUŠTVO "SELJAČKA SLOGA" ĐELEKOVEC, OIB 71982155992 zastupanog po punomoćniku Ivan Celiščak</item>
    </derivirana_varijabla>
  </DomainObject.Predmet.ProtuStrankaListFormatedOIB>
  <DomainObject.Predmet.ProtuStrankaListFormatedWithAdress>
    <izvorni_sadrzaj>
      <item>KULTURNO PROSVJETNO DRUŠTVO "SELJAČKA SLOGA" ĐELEKOVEC, Ul. Mihovila Pavleka Miškine 1, 48316 Đelekovec zastupanog po punomoćniku Ivan Celiščak</item>
    </izvorni_sadrzaj>
    <derivirana_varijabla naziv="DomainObject.Predmet.ProtuStrankaListFormatedWithAdress_1">
      <item>KULTURNO PROSVJETNO DRUŠTVO "SELJAČKA SLOGA" ĐELEKOVEC, Ul. Mihovila Pavleka Miškine 1, 48316 Đelekovec zastupanog po punomoćniku Ivan Celiščak</item>
    </derivirana_varijabla>
  </DomainObject.Predmet.ProtuStrankaListFormatedWithAdress>
  <DomainObject.Predmet.ProtuStrankaListFormatedWithAdressOIB>
    <izvorni_sadrzaj>
      <item>KULTURNO PROSVJETNO DRUŠTVO "SELJAČKA SLOGA" ĐELEKOVEC, OIB 71982155992, Ul. Mihovila Pavleka Miškine 1, 48316 Đelekovec zastupanog po punomoćniku Ivan Celiščak</item>
    </izvorni_sadrzaj>
    <derivirana_varijabla naziv="DomainObject.Predmet.ProtuStrankaListFormatedWithAdressOIB_1">
      <item>KULTURNO PROSVJETNO DRUŠTVO "SELJAČKA SLOGA" ĐELEKOVEC, OIB 71982155992, Ul. Mihovila Pavleka Miškine 1, 48316 Đelekovec zastupanog po punomoćniku Ivan Celiščak</item>
    </derivirana_varijabla>
  </DomainObject.Predmet.ProtuStrankaListFormatedWithAdressOIB>
  <DomainObject.Predmet.ProtuStrankaListNazivFormated>
    <izvorni_sadrzaj>
      <item>KULTURNO PROSVJETNO DRUŠTVO "SELJAČKA SLOGA" ĐELEKOVEC</item>
    </izvorni_sadrzaj>
    <derivirana_varijabla naziv="DomainObject.Predmet.ProtuStrankaListNazivFormated_1">
      <item>KULTURNO PROSVJETNO DRUŠTVO "SELJAČKA SLOGA" ĐELEKOVEC</item>
    </derivirana_varijabla>
  </DomainObject.Predmet.ProtuStrankaListNazivFormated>
  <DomainObject.Predmet.ProtuStrankaListNazivFormatedOIB>
    <izvorni_sadrzaj>
      <item>KULTURNO PROSVJETNO DRUŠTVO "SELJAČKA SLOGA" ĐELEKOVEC, OIB 71982155992</item>
    </izvorni_sadrzaj>
    <derivirana_varijabla naziv="DomainObject.Predmet.ProtuStrankaListNazivFormatedOIB_1">
      <item>KULTURNO PROSVJETNO DRUŠTVO "SELJAČKA SLOGA" ĐELEKOVEC, OIB 71982155992</item>
    </derivirana_varijabla>
  </DomainObject.Predmet.ProtuStrankaListNazivFormatedOIB>
  <DomainObject.Predmet.OstaliListFormated>
    <izvorni_sadrzaj>
      <item>Ivan Celiščak punomoćnik sudionika u postupku KULTURNO PROSVJETNO DRUŠTVO "SELJAČKA SLOGA" ĐELEKOVEC</item>
      <item>Registar udruga</item>
    </izvorni_sadrzaj>
    <derivirana_varijabla naziv="DomainObject.Predmet.OstaliListFormated_1">
      <item>Ivan Celiščak punomoćnik sudionika u postupku KULTURNO PROSVJETNO DRUŠTVO "SELJAČKA SLOGA" ĐELEKOVEC</item>
      <item>Registar udruga</item>
    </derivirana_varijabla>
  </DomainObject.Predmet.OstaliListFormated>
  <DomainObject.Predmet.OstaliListFormatedOIB>
    <izvorni_sadrzaj>
      <item>Ivan Celiščak, OIB 65735384035 punomoćnik sudionika u postupku KULTURNO PROSVJETNO DRUŠTVO "SELJAČKA SLOGA" ĐELEKOVEC</item>
      <item>Registar udruga</item>
    </izvorni_sadrzaj>
    <derivirana_varijabla naziv="DomainObject.Predmet.OstaliListFormatedOIB_1">
      <item>Ivan Celiščak, OIB 65735384035 punomoćnik sudionika u postupku KULTURNO PROSVJETNO DRUŠTVO "SELJAČKA SLOGA" ĐELEKOVEC</item>
      <item>Registar udruga</item>
    </derivirana_varijabla>
  </DomainObject.Predmet.OstaliListFormatedOIB>
  <DomainObject.Predmet.OstaliListFormatedWithAdress>
    <izvorni_sadrzaj>
      <item>Ivan Celiščak, Mihovila Pavleka Miškine 55, 48316 Đelekovec punomoćnik sudionika u postupku KULTURNO PROSVJETNO DRUŠTVO "SELJAČKA SLOGA" ĐELEKOVEC</item>
      <item>Registar udruga</item>
    </izvorni_sadrzaj>
    <derivirana_varijabla naziv="DomainObject.Predmet.OstaliListFormatedWithAdress_1">
      <item>Ivan Celiščak, Mihovila Pavleka Miškine 55, 48316 Đelekovec punomoćnik sudionika u postupku KULTURNO PROSVJETNO DRUŠTVO "SELJAČKA SLOGA" ĐELEKOVEC</item>
      <item>Registar udruga</item>
    </derivirana_varijabla>
  </DomainObject.Predmet.OstaliListFormatedWithAdress>
  <DomainObject.Predmet.OstaliListFormatedWithAdressOIB>
    <izvorni_sadrzaj>
      <item>Ivan Celiščak, OIB 65735384035, Mihovila Pavleka Miškine 55, 48316 Đelekovec punomoćnik sudionika u postupku KULTURNO PROSVJETNO DRUŠTVO "SELJAČKA SLOGA" ĐELEKOVEC</item>
      <item>Registar udruga</item>
    </izvorni_sadrzaj>
    <derivirana_varijabla naziv="DomainObject.Predmet.OstaliListFormatedWithAdressOIB_1">
      <item>Ivan Celiščak, OIB 65735384035, Mihovila Pavleka Miškine 55, 48316 Đelekovec punomoćnik sudionika u postupku KULTURNO PROSVJETNO DRUŠTVO "SELJAČKA SLOGA" ĐELEKOVEC</item>
      <item>Registar udruga</item>
    </derivirana_varijabla>
  </DomainObject.Predmet.OstaliListFormatedWithAdressOIB>
  <DomainObject.Predmet.OstaliListNazivFormated>
    <izvorni_sadrzaj>
      <item>Ivan Celiščak</item>
      <item>Registar udruga</item>
    </izvorni_sadrzaj>
    <derivirana_varijabla naziv="DomainObject.Predmet.OstaliListNazivFormated_1">
      <item>Ivan Celiščak</item>
      <item>Registar udruga</item>
    </derivirana_varijabla>
  </DomainObject.Predmet.OstaliListNazivFormated>
  <DomainObject.Predmet.OstaliListNazivFormatedOIB>
    <izvorni_sadrzaj>
      <item>Ivan Celiščak, OIB 65735384035</item>
      <item>Registar udruga</item>
    </izvorni_sadrzaj>
    <derivirana_varijabla naziv="DomainObject.Predmet.OstaliListNazivFormatedOIB_1">
      <item>Ivan Celiščak, OIB 65735384035</item>
      <item>Registar udruga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KULTURNO PROSVJETNO DRUŠTVO "SELJAČKA SLOGA" ĐELEKOVEC</izvorni_sadrzaj>
    <derivirana_varijabla naziv="DomainObject.Predmet.ProtustrankaIDrugi_1">KULTURNO PROSVJETNO DRUŠTVO "SELJAČKA SLOGA" ĐELEKOVEC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KULTURNO PROSVJETNO DRUŠTVO "SELJAČKA SLOGA" ĐELEKOVEC, OIB 71982155992, Ul. Mihovila Pavleka Miškine 1, 48316 Đelekovec</izvorni_sadrzaj>
    <derivirana_varijabla naziv="DomainObject.Predmet.ProtustrankaIDrugiAdressOIB_1">KULTURNO PROSVJETNO DRUŠTVO "SELJAČKA SLOGA" ĐELEKOVEC, OIB 71982155992, Ul. Mihovila Pavleka Miškine 1, 48316 Đelekovec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KULTURNO PROSVJETNO DRUŠTVO "SELJAČKA SLOGA" ĐELEKOVEC</item>
      <item>Ivan Celiščak</item>
      <item>Registar udruga</item>
    </izvorni_sadrzaj>
    <derivirana_varijabla naziv="DomainObject.Predmet.SudioniciListNaziv_1">
      <item>Financijska agencija</item>
      <item>KULTURNO PROSVJETNO DRUŠTVO "SELJAČKA SLOGA" ĐELEKOVEC</item>
      <item>Ivan Celiščak</item>
      <item>Registar udruga</item>
    </derivirana_varijabla>
  </DomainObject.Predmet.SudioniciListNaziv>
  <DomainObject.Predmet.SudioniciListAdressOIB>
    <izvorni_sadrzaj>
      <item>Financijska agencija, OIB 85821130368, Ulica grada Vukovara 70,10000 Zagreb</item>
      <item>KULTURNO PROSVJETNO DRUŠTVO "SELJAČKA SLOGA" ĐELEKOVEC, OIB 71982155992, Ul. Mihovila Pavleka Miškine 1,48316 Đelekovec</item>
      <item>Ivan Celiščak, OIB 65735384035, Mihovila Pavleka Miškine 55,48316 Đelekovec</item>
      <item>Registar udruga</item>
    </izvorni_sadrzaj>
    <derivirana_varijabla naziv="DomainObject.Predmet.SudioniciListAdressOIB_1">
      <item>Financijska agencija, OIB 85821130368, Ulica grada Vukovara 70,10000 Zagreb</item>
      <item>KULTURNO PROSVJETNO DRUŠTVO "SELJAČKA SLOGA" ĐELEKOVEC, OIB 71982155992, Ul. Mihovila Pavleka Miškine 1,48316 Đelekovec</item>
      <item>Ivan Celiščak, OIB 65735384035, Mihovila Pavleka Miškine 55,48316 Đelekovec</item>
      <item>Registar udruga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71982155992</item>
      <item>, OIB 65735384035</item>
      <item>, OIB null</item>
    </izvorni_sadrzaj>
    <derivirana_varijabla naziv="DomainObject.Predmet.SudioniciListNazivOIB_1">
      <item>, OIB 85821130368</item>
      <item>, OIB 71982155992</item>
      <item>, OIB 65735384035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6FA7C-1A0B-4DF9-9798-81034067B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1920</properties:Characters>
  <properties:Lines>48</properties:Lines>
  <properties:Paragraphs>14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2017-08-22T12:12:00Z</cp:lastPrinted>
  <dcterms:modified xmlns:xsi="http://www.w3.org/2001/XMLSchema-instance" xsi:type="dcterms:W3CDTF">2017-08-22T12:12:00Z</dcterms:modified>
  <cp:revision>109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