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dab7" w14:paraId="550dab7" w:rsidRDefault="00B82DBF" w:rsidP="00B82DBF" w:rsidR="00B82D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DBF" w:rsidP="00B82DBF" w:rsidR="00B82D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82DBF" w:rsidP="00B82DBF" w:rsidR="00B82D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82DBF" w:rsidP="00B82DBF" w:rsidR="00B82D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82DBF" w:rsidP="00B82DBF" w:rsidR="00B82D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82DBF" w:rsidP="00B82DBF" w:rsidR="00B82D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82DBF" w:rsidP="00B82DBF" w:rsidR="00B82DBF" w:rsidRPr="005D578C">
      <w:pPr>
        <w:jc w:val="center"/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82DBF" w:rsidP="00B82DBF" w:rsidR="00B82DBF" w:rsidRPr="005D578C">
      <w:pPr>
        <w:rPr>
          <w:rFonts w:cs="Times New Roman" w:eastAsia="Times New Roman"/>
          <w:szCs w:val="24"/>
        </w:rPr>
      </w:pPr>
    </w:p>
    <w:p w:rsidRDefault="00B82DBF" w:rsidP="00B82DBF" w:rsidR="00B82DB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VILLA VIRIDIS d. o. o. Novigrad, Rotonda 1, OIB 22925870903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130037347,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23C9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B82DBF" w:rsidP="00B82DBF" w:rsidR="00B82DBF" w:rsidRPr="005D578C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82DBF" w:rsidP="00B82DBF" w:rsidR="00B82DBF" w:rsidRPr="005D578C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VIRIDIS d. o. o. Novigrad, Rotonda 1, OIB 22925870903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130037347,</w:t>
      </w:r>
      <w:r w:rsidRPr="005D578C">
        <w:rPr>
          <w:rFonts w:cs="Times New Roman" w:eastAsia="Times New Roman"/>
          <w:szCs w:val="24"/>
        </w:rPr>
        <w:t xml:space="preserve"> s danom </w:t>
      </w:r>
      <w:r w:rsidR="00E23C9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82DBF" w:rsidP="00B82DBF" w:rsidR="00B82DBF" w:rsidRPr="005D578C">
      <w:pPr>
        <w:rPr>
          <w:rFonts w:cs="Times New Roman" w:eastAsia="Times New Roman"/>
          <w:szCs w:val="24"/>
        </w:rPr>
      </w:pPr>
    </w:p>
    <w:p w:rsidRDefault="00B82DBF" w:rsidP="00B82DBF" w:rsidR="00B82DB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B82DBF" w:rsidP="00B82DBF" w:rsidR="00B82DBF">
      <w:pPr>
        <w:rPr>
          <w:rFonts w:cs="Times New Roman" w:eastAsia="Times New Roman"/>
          <w:szCs w:val="20"/>
        </w:rPr>
      </w:pPr>
    </w:p>
    <w:p w:rsidRDefault="00B82DBF" w:rsidP="00B82DBF" w:rsidR="00B82D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VIRIDIS d. o. o. Novigrad, Rotonda 1, OIB 22925870903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130037347.</w:t>
      </w:r>
    </w:p>
    <w:p w:rsidRDefault="00B82DBF" w:rsidP="00B82DBF" w:rsidR="00B82DBF">
      <w:pPr>
        <w:ind w:firstLine="709"/>
        <w:rPr>
          <w:rFonts w:cs="Times New Roman" w:eastAsia="Times New Roman"/>
          <w:szCs w:val="24"/>
        </w:rPr>
      </w:pPr>
    </w:p>
    <w:p w:rsidRDefault="00B82DBF" w:rsidP="00B82DBF" w:rsidR="00B82D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VILLA VIRIDIS d. o. o. Novigrad, Rotonda 1, OIB 22925870903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130037347.</w:t>
      </w:r>
    </w:p>
    <w:p w:rsidRDefault="00B82DBF" w:rsidP="00B82DBF" w:rsidR="00B82DBF">
      <w:pPr>
        <w:rPr>
          <w:rFonts w:cs="Times New Roman" w:eastAsia="Times New Roman"/>
          <w:szCs w:val="24"/>
        </w:rPr>
      </w:pPr>
    </w:p>
    <w:p w:rsidRDefault="00B142D1" w:rsidP="00B82DBF" w:rsidR="00B142D1" w:rsidRPr="005D578C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82DBF" w:rsidP="00B82DBF" w:rsidR="00B82DBF">
      <w:pPr>
        <w:ind w:firstLine="708"/>
        <w:rPr>
          <w:rFonts w:cs="Times New Roman" w:eastAsia="Times New Roman"/>
          <w:szCs w:val="24"/>
        </w:rPr>
      </w:pPr>
    </w:p>
    <w:p w:rsidRDefault="00B82DBF" w:rsidP="00B82DBF" w:rsidR="00B82D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57513D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VILLA VIRIDIS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St-873/2015-3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82DBF" w:rsidP="00B82DBF" w:rsidR="00B82DB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82DBF" w:rsidP="00B82DBF" w:rsidR="00B82DBF" w:rsidRPr="005D578C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3C9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82DBF" w:rsidP="00B82DBF" w:rsidR="00B82DBF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82DBF" w:rsidP="00B82DBF" w:rsidR="00B82D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2030A">
        <w:rPr>
          <w:rFonts w:cs="Times New Roman" w:eastAsia="Times New Roman"/>
          <w:szCs w:val="24"/>
        </w:rPr>
        <w:t>, v.r.</w:t>
      </w:r>
    </w:p>
    <w:p w:rsidRDefault="00B82DBF" w:rsidP="00B82DBF" w:rsidR="00B82DBF">
      <w:pPr>
        <w:jc w:val="left"/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left"/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82DBF" w:rsidP="00B82DBF" w:rsidR="00B82DB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82DBF" w:rsidP="00B82DBF" w:rsidR="00B82DBF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rPr>
          <w:rFonts w:cs="Times New Roman" w:eastAsia="Times New Roman"/>
          <w:szCs w:val="24"/>
        </w:rPr>
      </w:pPr>
    </w:p>
    <w:p w:rsidRDefault="00B82DBF" w:rsidP="00B82DBF" w:rsidR="00B82D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VILLA VIRIDIS d. o. o. Novigrad, Rotonda 1,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Jacob Shpigel, Izrael, Tel Aviv, Aluf David 183,</w:t>
      </w:r>
    </w:p>
    <w:p w:rsidRDefault="00B82DBF" w:rsidP="00B82DBF" w:rsidR="00B82D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82DBF" w:rsidP="00B82DBF" w:rsidR="00B82D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B82DBF" w:rsidP="00B82DBF" w:rsidR="00B82DB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82DBF" w:rsidP="00B82DBF" w:rsidR="00B82D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B82DBF" w:rsidP="00B82DBF" w:rsidR="00B82DBF"/>
    <w:p w:rsidRDefault="0052030A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DBF" w:rsidP="00B82DBF" w:rsidR="00B82DBF">
      <w:r>
        <w:separator/>
      </w:r>
    </w:p>
  </w:endnote>
  <w:endnote w:id="0" w:type="continuationSeparator">
    <w:p w:rsidRDefault="00B82DBF" w:rsidP="00B82DBF" w:rsidR="00B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DBF" w:rsidP="00B82DBF" w:rsidR="00B82DBF">
      <w:r>
        <w:separator/>
      </w:r>
    </w:p>
  </w:footnote>
  <w:footnote w:id="0" w:type="continuationSeparator">
    <w:p w:rsidRDefault="00B82DBF" w:rsidP="00B82DBF" w:rsidR="00B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DBF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030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DBF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E99"/>
    <w:rsid w:val="000609DB"/>
    <w:rsid w:val="0052030A"/>
    <w:rsid w:val="0057513D"/>
    <w:rsid w:val="00654E99"/>
    <w:rsid w:val="0075528E"/>
    <w:rsid w:val="0079403F"/>
    <w:rsid w:val="00B142D1"/>
    <w:rsid w:val="00B82DBF"/>
    <w:rsid w:val="00E2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D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2D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82D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D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D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D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D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09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09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09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D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2D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82D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D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D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D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D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09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09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09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St-873/2015-5</izvorni_sadrzaj>
    <derivirana_varijabla naziv="DomainObject.Oznaka_1">St-873/2015-5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VIRIDIS d.o.o. NOVIGRAD</izvorni_sadrzaj>
    <derivirana_varijabla naziv="DomainObject.Predmet.ProtustrankaFormated_1">  VILLA VIRIDIS d.o.o. NOVIGRAD</derivirana_varijabla>
  </DomainObject.Predmet.ProtustrankaFormated>
  <DomainObject.Predmet.ProtustrankaFormatedOIB>
    <izvorni_sadrzaj>  VILLA VIRIDIS d.o.o. NOVIGRAD, OIB 22925870903</izvorni_sadrzaj>
    <derivirana_varijabla naziv="DomainObject.Predmet.ProtustrankaFormatedOIB_1">  VILLA VIRIDIS d.o.o. NOVIGRAD, OIB 22925870903</derivirana_varijabla>
  </DomainObject.Predmet.ProtustrankaFormatedOIB>
  <DomainObject.Predmet.ProtustrankaFormatedWithAdress>
    <izvorni_sadrzaj> VILLA VIRIDIS d.o.o. NOVIGRAD, Rotonda 1, 52466 Novigrad</izvorni_sadrzaj>
    <derivirana_varijabla naziv="DomainObject.Predmet.ProtustrankaFormatedWithAdress_1"> VILLA VIRIDIS d.o.o. NOVIGRAD, Rotonda 1, 52466 Novigrad</derivirana_varijabla>
  </DomainObject.Predmet.ProtustrankaFormatedWithAdress>
  <DomainObject.Predmet.ProtustrankaFormatedWithAdressOIB>
    <izvorni_sadrzaj> VILLA VIRIDIS d.o.o. NOVIGRAD, OIB 22925870903, Rotonda 1, 52466 Novigrad</izvorni_sadrzaj>
    <derivirana_varijabla naziv="DomainObject.Predmet.ProtustrankaFormatedWithAdressOIB_1"> VILLA VIRIDIS d.o.o. NOVIGRAD, OIB 22925870903, Rotonda 1, 52466 Novigrad</derivirana_varijabla>
  </DomainObject.Predmet.ProtustrankaFormatedWithAdressOIB>
  <DomainObject.Predmet.ProtustrankaWithAdress>
    <izvorni_sadrzaj>VILLA VIRIDIS d.o.o. NOVIGRAD Rotonda 1, 52466 Novigrad</izvorni_sadrzaj>
    <derivirana_varijabla naziv="DomainObject.Predmet.ProtustrankaWithAdress_1">VILLA VIRIDIS d.o.o. NOVIGRAD Rotonda 1, 52466 Novigrad</derivirana_varijabla>
  </DomainObject.Predmet.ProtustrankaWithAdress>
  <DomainObject.Predmet.ProtustrankaWithAdressOIB>
    <izvorni_sadrzaj>VILLA VIRIDIS d.o.o. NOVIGRAD, OIB 22925870903, Rotonda 1, 52466 Novigrad</izvorni_sadrzaj>
    <derivirana_varijabla naziv="DomainObject.Predmet.ProtustrankaWithAdressOIB_1">VILLA VIRIDIS d.o.o. NOVIGRAD, OIB 22925870903, Rotonda 1, 52466 Novigrad</derivirana_varijabla>
  </DomainObject.Predmet.ProtustrankaWithAdressOIB>
  <DomainObject.Predmet.ProtustrankaNazivFormated>
    <izvorni_sadrzaj>VILLA VIRIDIS d.o.o. NOVIGRAD</izvorni_sadrzaj>
    <derivirana_varijabla naziv="DomainObject.Predmet.ProtustrankaNazivFormated_1">VILLA VIRIDIS d.o.o. NOVIGRAD</derivirana_varijabla>
  </DomainObject.Predmet.ProtustrankaNazivFormated>
  <DomainObject.Predmet.ProtustrankaNazivFormatedOIB>
    <izvorni_sadrzaj>VILLA VIRIDIS d.o.o. NOVIGRAD, OIB 22925870903</izvorni_sadrzaj>
    <derivirana_varijabla naziv="DomainObject.Predmet.ProtustrankaNazivFormatedOIB_1">VILLA VIRIDIS d.o.o. NOVIGRAD, OIB 22925870903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1014989.77</izvorni_sadrzaj>
    <derivirana_varijabla naziv="DomainObject.Predmet.TrenutnaVrijednost_1">1014989.77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VIRIDIS d.o.o. NOVIGRAD</item>
    </izvorni_sadrzaj>
    <derivirana_varijabla naziv="DomainObject.Predmet.ProtuStrankaListFormated_1">
      <item>VILLA VIRIDIS d.o.o. NOVIGRAD</item>
    </derivirana_varijabla>
  </DomainObject.Predmet.ProtuStrankaListFormated>
  <DomainObject.Predmet.ProtuStrankaListFormatedOIB>
    <izvorni_sadrzaj>
      <item>VILLA VIRIDIS d.o.o. NOVIGRAD, OIB 22925870903</item>
    </izvorni_sadrzaj>
    <derivirana_varijabla naziv="DomainObject.Predmet.ProtuStrankaListFormatedOIB_1">
      <item>VILLA VIRIDIS d.o.o. NOVIGRAD, OIB 22925870903</item>
    </derivirana_varijabla>
  </DomainObject.Predmet.ProtuStrankaListFormatedOIB>
  <DomainObject.Predmet.ProtuStrankaListFormatedWithAdress>
    <izvorni_sadrzaj>
      <item>VILLA VIRIDIS d.o.o. NOVIGRAD, Rotonda 1, 52466 Novigrad</item>
    </izvorni_sadrzaj>
    <derivirana_varijabla naziv="DomainObject.Predmet.ProtuStrankaListFormatedWithAdress_1">
      <item>VILLA VIRIDIS d.o.o. NOVIGRAD, Rotonda 1, 52466 Novigrad</item>
    </derivirana_varijabla>
  </DomainObject.Predmet.ProtuStrankaListFormatedWithAdress>
  <DomainObject.Predmet.ProtuStrankaListFormatedWithAdressOIB>
    <izvorni_sadrzaj>
      <item>VILLA VIRIDIS d.o.o. NOVIGRAD, OIB 22925870903, Rotonda 1, 52466 Novigrad</item>
    </izvorni_sadrzaj>
    <derivirana_varijabla naziv="DomainObject.Predmet.ProtuStrankaListFormatedWithAdressOIB_1">
      <item>VILLA VIRIDIS d.o.o. NOVIGRAD, OIB 22925870903, Rotonda 1, 52466 Novigrad</item>
    </derivirana_varijabla>
  </DomainObject.Predmet.ProtuStrankaListFormatedWithAdressOIB>
  <DomainObject.Predmet.ProtuStrankaListNazivFormated>
    <izvorni_sadrzaj>
      <item>VILLA VIRIDIS d.o.o. NOVIGRAD</item>
    </izvorni_sadrzaj>
    <derivirana_varijabla naziv="DomainObject.Predmet.ProtuStrankaListNazivFormated_1">
      <item>VILLA VIRIDIS d.o.o. NOVIGRAD</item>
    </derivirana_varijabla>
  </DomainObject.Predmet.ProtuStrankaListNazivFormated>
  <DomainObject.Predmet.ProtuStrankaListNazivFormatedOIB>
    <izvorni_sadrzaj>
      <item>VILLA VIRIDIS d.o.o. NOVIGRAD, OIB 22925870903</item>
    </izvorni_sadrzaj>
    <derivirana_varijabla naziv="DomainObject.Predmet.ProtuStrankaListNazivFormatedOIB_1">
      <item>VILLA VIRIDIS d.o.o. NOVIGRAD, OIB 22925870903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St-873/2015-5</izvorni_sadrzaj>
    <derivirana_varijabla naziv="DomainObject.PoslovniBrojDokumenta_1">St-873/2015-5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VIRIDIS d.o.o. NOVIGRAD</izvorni_sadrzaj>
    <derivirana_varijabla naziv="DomainObject.Predmet.ProtustrankaIDrugi_1">VILLA VIRIDIS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VILLA VIRIDIS d.o.o. NOVIGRAD, OIB 22925870903, Rotonda 1, 52466 Novigrad</izvorni_sadrzaj>
    <derivirana_varijabla naziv="DomainObject.Predmet.ProtustrankaIDrugiAdressOIB_1">VILLA VIRIDIS d.o.o. NOVIGRAD, OIB 22925870903,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VIRIDIS d.o.o. NOVIGRAD</item>
    </izvorni_sadrzaj>
    <derivirana_varijabla naziv="DomainObject.Predmet.SudioniciListNaziv_1">
      <item>FINANCIJSKA AGENCIJA, RC RIJEKA, PODRUŽNICA PULA, PULA</item>
      <item>VILLA VIRIDIS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VILLA VIRIDIS d.o.o. NOVIGRAD, OIB 22925870903, Rotonda 1,52466 Novigrad</item>
    </izvorni_sadrzaj>
    <derivirana_varijabla naziv="DomainObject.Predmet.SudioniciListAdressOIB_1">
      <item>FINANCIJSKA AGENCIJA, RC RIJEKA, PODRUŽNICA PULA, PULA, OIB 85821130368, Ulica grada Vukovara 70,Zagreb</item>
      <item>VILLA VIRIDIS d.o.o. NOVIGRAD, OIB 22925870903,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22925870903</item>
    </izvorni_sadrzaj>
    <derivirana_varijabla naziv="DomainObject.Predmet.SudioniciListNazivOIB_1">
      <item>, OIB 85821130368</item>
      <item>, OIB 22925870903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3082</properties:Characters>
  <properties:Lines>90</properties:Lines>
  <properties:Paragraphs>30</properties:Paragraphs>
  <properties:TotalTime>10</properties:TotalTime>
  <properties:ScaleCrop>false</properties:ScaleCrop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2016-03-14T11:46:00Z</dcterms:created>
  <dc:creator>Mihaela Kaligari</dc:creator>
  <dc:description/>
  <cp:keywords/>
  <cp:lastModifiedBy>Ana Jeromela</cp:lastModifiedBy>
  <cp:lastPrinted>2016-03-30T06:18:00Z</cp:lastPrinted>
  <dcterms:modified xmlns:xsi="http://www.w3.org/2001/XMLSchema-instance" xsi:type="dcterms:W3CDTF">2016-03-30T06:18:00Z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