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d56c" w14:paraId="d49d56c" w:rsidRDefault="00C621E0" w:rsidR="009F5E80">
      <w:pPr>
        <w:pStyle w:val="Standard"/>
        <w15:collapsed w:val="false"/>
      </w:pPr>
      <w:bookmarkStart w:name="_GoBack" w:id="0"/>
      <w:bookmarkEnd w:id="0"/>
      <w:r>
        <w:rPr>
          <w:noProof/>
          <w:lang w:bidi="ar-SA"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center</wp:align>
            </wp:positionH>
            <wp:positionV relativeFrom="paragraph">
              <wp:align>top</wp:align>
            </wp:positionV>
            <wp:extent cy="8411760" cx="6120000"/>
            <wp:effectExtent b="8340" r="0" t="0" l="0"/>
            <wp:wrapSquare wrapText="bothSides"/>
            <wp:docPr name="Image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411760" cx="6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F5E80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1E0" w:rsidR="005E46D5">
      <w:r>
        <w:separator/>
      </w:r>
    </w:p>
  </w:endnote>
  <w:endnote w:id="0" w:type="continuationSeparator">
    <w:p w:rsidRDefault="00C621E0" w:rsidR="005E4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1E0" w:rsidR="005E46D5">
      <w:r>
        <w:rPr>
          <w:color w:val="000000"/>
        </w:rPr>
        <w:separator/>
      </w:r>
    </w:p>
  </w:footnote>
  <w:footnote w:id="0" w:type="continuationSeparator">
    <w:p w:rsidRDefault="00C621E0" w:rsidR="005E46D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9F5E80"/>
    <w:rsid w:val="00112140"/>
    <w:rsid w:val="005E46D5"/>
    <w:rsid w:val="009F5E80"/>
    <w:rsid w:val="00C6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Arial Unicode MS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12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1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Mangal" w:eastAsia="Arial Unicode MS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12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1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2018-10-14T17:06:00Z</dcterms:created>
  <dc:creator>Valentina Delač</dc:creator>
  <cp:lastModifiedBy>Valentina Delač</cp:lastModifiedBy>
  <dcterms:modified xmlns:xsi="http://www.w3.org/2001/XMLSchema-instance" xsi:type="dcterms:W3CDTF">2018-10-17T07:15:00Z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St-215/2005-28 / Podnesak - Izvješće stečajnog upravitelja (Dok1.docx)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