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32e7" w14:paraId="36332e7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403999">
        <w:rPr>
          <w:sz w:val="24"/>
        </w:rPr>
        <w:t>1351</w:t>
      </w:r>
      <w:r w:rsidR="007E5D00">
        <w:rPr>
          <w:sz w:val="24"/>
        </w:rPr>
        <w:t>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</w:t>
      </w:r>
      <w:r w:rsidR="0036571A">
        <w:rPr>
          <w:sz w:val="24"/>
        </w:rPr>
        <w:t xml:space="preserve">Podružnice Slavonski Brod </w:t>
      </w:r>
      <w:r>
        <w:rPr>
          <w:sz w:val="24"/>
        </w:rPr>
        <w:t xml:space="preserve">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403999">
        <w:rPr>
          <w:sz w:val="24"/>
        </w:rPr>
        <w:t>CLA RENT A CAR d.o.o., OIB 97534051297, sa sjedištem u Gorjanci 100, Velika Kopanica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AC2CC4">
        <w:rPr>
          <w:sz w:val="24"/>
        </w:rPr>
        <w:t>17</w:t>
      </w:r>
      <w:r w:rsidR="00403999">
        <w:rPr>
          <w:sz w:val="24"/>
        </w:rPr>
        <w:t xml:space="preserve">.listopada </w:t>
      </w:r>
      <w:r>
        <w:rPr>
          <w:sz w:val="24"/>
        </w:rPr>
        <w:t>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403999">
        <w:rPr>
          <w:sz w:val="24"/>
        </w:rPr>
        <w:t>CLA RENT A CAR d.o.o., OIB 97534051297, sa sjedištem u Gorjanci 100, Velika Kopanica</w:t>
      </w:r>
      <w:r w:rsidR="001A66DE">
        <w:rPr>
          <w:sz w:val="24"/>
        </w:rPr>
        <w:t>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403999" w:rsidP="00D64E94" w:rsidR="00403999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AC2CC4">
        <w:rPr>
          <w:sz w:val="24"/>
        </w:rPr>
        <w:t>17</w:t>
      </w:r>
      <w:r w:rsidR="00403999">
        <w:rPr>
          <w:sz w:val="24"/>
        </w:rPr>
        <w:t>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403999">
        <w:rPr>
          <w:sz w:val="24"/>
        </w:rPr>
        <w:t xml:space="preserve">  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403999">
        <w:rPr>
          <w:sz w:val="24"/>
        </w:rPr>
        <w:t xml:space="preserve">   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5E22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A66DE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455F0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3999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5D00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2CC4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10A8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St-1351/2017</izvorni_sadrzaj>
    <derivirana_varijabla naziv="DomainObject.Predmet.OznakaBroj_1">St-1351/2017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 RENT A CAR d.o.o. za trgovinu i usluge</izvorni_sadrzaj>
    <derivirana_varijabla naziv="DomainObject.Predmet.ProtustrankaFormated_1">  CLA RENT A CAR d.o.o. za trgovinu i usluge</derivirana_varijabla>
  </DomainObject.Predmet.ProtustrankaFormated>
  <DomainObject.Predmet.ProtustrankaFormatedOIB>
    <izvorni_sadrzaj>  CLA RENT A CAR d.o.o. za trgovinu i usluge, OIB 97534051297</izvorni_sadrzaj>
    <derivirana_varijabla naziv="DomainObject.Predmet.ProtustrankaFormatedOIB_1">  CLA RENT A CAR d.o.o. za trgovinu i usluge, OIB 97534051297</derivirana_varijabla>
  </DomainObject.Predmet.ProtustrankaFormatedOIB>
  <DomainObject.Predmet.ProtustrankaFormatedWithAdress>
    <izvorni_sadrzaj> CLA RENT A CAR d.o.o. za trgovinu i usluge, Gorjanci 100, 35221 Velika Kopanica</izvorni_sadrzaj>
    <derivirana_varijabla naziv="DomainObject.Predmet.ProtustrankaFormatedWithAdress_1"> CLA RENT A CAR d.o.o. za trgovinu i usluge, Gorjanci 100, 35221 Velika Kopanica</derivirana_varijabla>
  </DomainObject.Predmet.ProtustrankaFormatedWithAdress>
  <DomainObject.Predmet.ProtustrankaFormatedWithAdressOIB>
    <izvorni_sadrzaj> CLA RENT A CAR d.o.o. za trgovinu i usluge, OIB 97534051297, Gorjanci 100, 35221 Velika Kopanica</izvorni_sadrzaj>
    <derivirana_varijabla naziv="DomainObject.Predmet.ProtustrankaFormatedWithAdressOIB_1"> CLA RENT A CAR d.o.o. za trgovinu i usluge, OIB 97534051297, Gorjanci 100, 35221 Velika Kopanica</derivirana_varijabla>
  </DomainObject.Predmet.ProtustrankaFormatedWithAdressOIB>
  <DomainObject.Predmet.ProtustrankaWithAdress>
    <izvorni_sadrzaj>CLA RENT A CAR d.o.o. za trgovinu i usluge Gorjanci 100, 35221 Velika Kopanica</izvorni_sadrzaj>
    <derivirana_varijabla naziv="DomainObject.Predmet.ProtustrankaWithAdress_1">CLA RENT A CAR d.o.o. za trgovinu i usluge Gorjanci 100, 35221 Velika Kopanica</derivirana_varijabla>
  </DomainObject.Predmet.ProtustrankaWithAdress>
  <DomainObject.Predmet.ProtustrankaWithAdressOIB>
    <izvorni_sadrzaj>CLA RENT A CAR d.o.o. za trgovinu i usluge, OIB 97534051297, Gorjanci 100, 35221 Velika Kopanica</izvorni_sadrzaj>
    <derivirana_varijabla naziv="DomainObject.Predmet.ProtustrankaWithAdressOIB_1">CLA RENT A CAR d.o.o. za trgovinu i usluge, OIB 97534051297, Gorjanci 100, 35221 Velika Kopanica</derivirana_varijabla>
  </DomainObject.Predmet.ProtustrankaWithAdressOIB>
  <DomainObject.Predmet.ProtustrankaNazivFormated>
    <izvorni_sadrzaj>CLA RENT A CAR d.o.o. za trgovinu i usluge</izvorni_sadrzaj>
    <derivirana_varijabla naziv="DomainObject.Predmet.ProtustrankaNazivFormated_1">CLA RENT A CAR d.o.o. za trgovinu i usluge</derivirana_varijabla>
  </DomainObject.Predmet.ProtustrankaNazivFormated>
  <DomainObject.Predmet.ProtustrankaNazivFormatedOIB>
    <izvorni_sadrzaj>CLA RENT A CAR d.o.o. za trgovinu i usluge, OIB 97534051297</izvorni_sadrzaj>
    <derivirana_varijabla naziv="DomainObject.Predmet.ProtustrankaNazivFormatedOIB_1">CLA RENT A CAR d.o.o. za trgovinu i usluge, OIB 97534051297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5862.61</izvorni_sadrzaj>
    <derivirana_varijabla naziv="DomainObject.Predmet.TrenutnaVrijednost_1">5862.61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 RENT A CAR d.o.o. za trgovinu i usluge</item>
    </izvorni_sadrzaj>
    <derivirana_varijabla naziv="DomainObject.Predmet.ProtuStrankaListFormated_1">
      <item>CLA RENT A CAR d.o.o. za trgovinu i usluge</item>
    </derivirana_varijabla>
  </DomainObject.Predmet.ProtuStrankaListFormated>
  <DomainObject.Predmet.ProtuStrankaListFormatedOIB>
    <izvorni_sadrzaj>
      <item>CLA RENT A CAR d.o.o. za trgovinu i usluge, OIB 97534051297</item>
    </izvorni_sadrzaj>
    <derivirana_varijabla naziv="DomainObject.Predmet.ProtuStrankaListFormatedOIB_1">
      <item>CLA RENT A CAR d.o.o. za trgovinu i usluge, OIB 97534051297</item>
    </derivirana_varijabla>
  </DomainObject.Predmet.ProtuStrankaListFormatedOIB>
  <DomainObject.Predmet.ProtuStrankaListFormatedWithAdress>
    <izvorni_sadrzaj>
      <item>CLA RENT A CAR d.o.o. za trgovinu i usluge, Gorjanci 100, 35221 Velika Kopanica</item>
    </izvorni_sadrzaj>
    <derivirana_varijabla naziv="DomainObject.Predmet.ProtuStrankaListFormatedWithAdress_1">
      <item>CLA RENT A CAR d.o.o. za trgovinu i usluge, Gorjanci 100, 35221 Velika Kopanica</item>
    </derivirana_varijabla>
  </DomainObject.Predmet.ProtuStrankaListFormatedWithAdress>
  <DomainObject.Predmet.ProtuStrankaListFormatedWithAdressOIB>
    <izvorni_sadrzaj>
      <item>CLA RENT A CAR d.o.o. za trgovinu i usluge, OIB 97534051297, Gorjanci 100, 35221 Velika Kopanica</item>
    </izvorni_sadrzaj>
    <derivirana_varijabla naziv="DomainObject.Predmet.ProtuStrankaListFormatedWithAdressOIB_1">
      <item>CLA RENT A CAR d.o.o. za trgovinu i usluge, OIB 97534051297, Gorjanci 100, 35221 Velika Kopanica</item>
    </derivirana_varijabla>
  </DomainObject.Predmet.ProtuStrankaListFormatedWithAdressOIB>
  <DomainObject.Predmet.ProtuStrankaListNazivFormated>
    <izvorni_sadrzaj>
      <item>CLA RENT A CAR d.o.o. za trgovinu i usluge</item>
    </izvorni_sadrzaj>
    <derivirana_varijabla naziv="DomainObject.Predmet.ProtuStrankaListNazivFormated_1">
      <item>CLA RENT A CAR d.o.o. za trgovinu i usluge</item>
    </derivirana_varijabla>
  </DomainObject.Predmet.ProtuStrankaListNazivFormated>
  <DomainObject.Predmet.ProtuStrankaListNazivFormatedOIB>
    <izvorni_sadrzaj>
      <item>CLA RENT A CAR d.o.o. za trgovinu i usluge, OIB 97534051297</item>
    </izvorni_sadrzaj>
    <derivirana_varijabla naziv="DomainObject.Predmet.ProtuStrankaListNazivFormatedOIB_1">
      <item>CLA RENT A CAR d.o.o. za trgovinu i usluge, OIB 97534051297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 RENT A CAR d.o.o. za trgovinu i usluge</izvorni_sadrzaj>
    <derivirana_varijabla naziv="DomainObject.Predmet.ProtustrankaIDrugi_1">CLA RENT A CAR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CLA RENT A CAR d.o.o. za trgovinu i usluge, OIB 97534051297, Gorjanci 100, 35221 Velika Kopanica</izvorni_sadrzaj>
    <derivirana_varijabla naziv="DomainObject.Predmet.ProtustrankaIDrugiAdressOIB_1">CLA RENT A CAR d.o.o. za trgovinu i usluge, OIB 97534051297, Gorjanci 100,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 RENT A CAR d.o.o. za trgovinu i usluge</item>
    </izvorni_sadrzaj>
    <derivirana_varijabla naziv="DomainObject.Predmet.SudioniciListNaziv_1">
      <item>Financijska agencija</item>
      <item>CLA RENT A CAR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CLA RENT A CAR d.o.o. za trgovinu i usluge, OIB 97534051297, Gorjanci 100,35221 Velika Kopanica</item>
    </izvorni_sadrzaj>
    <derivirana_varijabla naziv="DomainObject.Predmet.SudioniciListAdressOIB_1">
      <item>Financijska agencija, OIB 85821130368, Ulica grada Vukovara 70,10000 Zagreb</item>
      <item>CLA RENT A CAR d.o.o. za trgovinu i usluge, OIB 97534051297, Gorjanci 100,35221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97534051297</item>
    </izvorni_sadrzaj>
    <derivirana_varijabla naziv="DomainObject.Predmet.SudioniciListNazivOIB_1">
      <item>, OIB 85821130368</item>
      <item>, OIB 97534051297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158</properties:Words>
  <properties:Characters>818</properties:Characters>
  <properties:Lines>37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2017-07-21T06:45:00Z</dcterms:created>
  <dc:creator>Trgovacki sud</dc:creator>
  <cp:lastModifiedBy>wsadmin</cp:lastModifiedBy>
  <cp:lastPrinted>2017-10-17T07:19:00Z</cp:lastPrinted>
  <dcterms:modified xmlns:xsi="http://www.w3.org/2001/XMLSchema-instance" xsi:type="dcterms:W3CDTF">2017-10-18T06:14:00Z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