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a016" w14:paraId="e16a016" w:rsidRDefault="00AC314E" w:rsidP="00BF6CBB" w:rsidR="00BF6CBB">
      <w:pPr>
        <w:jc w:val="both"/>
        <w15:collapsed w:val="false"/>
      </w:pPr>
      <w:bookmarkStart w:name="_GoBack" w:id="0"/>
      <w:bookmarkEnd w:id="0"/>
      <w:r w:rsidRPr="00E605C9">
        <w:t xml:space="preserve">      </w:t>
      </w:r>
      <w:r w:rsidR="00C34514" w:rsidRPr="00E605C9">
        <w:t xml:space="preserve">           </w:t>
      </w:r>
      <w:r w:rsidR="00964555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>
      <w:pPr>
        <w:jc w:val="both"/>
      </w:pPr>
      <w:r>
        <w:t>REPUBLIKA HRVATSKA</w:t>
      </w:r>
    </w:p>
    <w:p w:rsidRDefault="00BF6CBB" w:rsidP="00BF6CBB" w:rsidR="00BF6CBB">
      <w:pPr>
        <w:jc w:val="both"/>
      </w:pPr>
      <w:r>
        <w:t>TRGOVAČKI SUD U PAZINU</w:t>
      </w:r>
    </w:p>
    <w:p w:rsidRDefault="00BF6CBB" w:rsidP="00A277F2" w:rsidR="00964555">
      <w:pPr>
        <w:ind w:firstLine="708"/>
        <w:jc w:val="both"/>
      </w:pPr>
      <w:r>
        <w:t xml:space="preserve">Pazin, </w:t>
      </w:r>
      <w:proofErr w:type="spellStart"/>
      <w:r>
        <w:t>Dršćevka</w:t>
      </w:r>
      <w:proofErr w:type="spellEnd"/>
      <w:r>
        <w:t xml:space="preserve"> 1  </w:t>
      </w:r>
    </w:p>
    <w:p w:rsidRDefault="00964555" w:rsidP="00BF6CBB" w:rsidR="00964555">
      <w:pPr>
        <w:jc w:val="both"/>
      </w:pPr>
    </w:p>
    <w:p w:rsidRDefault="00964555" w:rsidP="00964555" w:rsidR="00BF6CBB">
      <w:pPr>
        <w:jc w:val="center"/>
      </w:pPr>
      <w:r>
        <w:t>R E P U B L I K A   H R V A T S K A</w:t>
      </w:r>
    </w:p>
    <w:p w:rsidRDefault="00BF6CBB" w:rsidP="00BF6CBB" w:rsidR="00BF6CBB">
      <w:pPr>
        <w:jc w:val="center"/>
      </w:pPr>
      <w:r>
        <w:t>R J E Š E N J E</w:t>
      </w:r>
    </w:p>
    <w:p w:rsidRDefault="00BF6CBB" w:rsidP="00BF6CBB" w:rsidR="00BF6CBB">
      <w:pPr>
        <w:jc w:val="both"/>
      </w:pPr>
    </w:p>
    <w:p w:rsidRDefault="00BF6CBB" w:rsidP="00BF6CBB" w:rsidR="00E84C66">
      <w:pPr>
        <w:jc w:val="both"/>
      </w:pPr>
      <w:r>
        <w:tab/>
      </w:r>
      <w:r w:rsidR="00296BEA" w:rsidRPr="00296BEA">
        <w:t xml:space="preserve">Trgovački sud u Pazinu, po stečajnom sucu Ivanu Dujiću, </w:t>
      </w:r>
      <w:r w:rsidR="00000E1E">
        <w:t xml:space="preserve">u </w:t>
      </w:r>
      <w:r w:rsidR="00B2429F" w:rsidRPr="00B2429F">
        <w:t>stečajno</w:t>
      </w:r>
      <w:r w:rsidR="00000E1E">
        <w:t>m</w:t>
      </w:r>
      <w:r w:rsidR="00B2429F" w:rsidRPr="00B2429F">
        <w:t xml:space="preserve"> postupk</w:t>
      </w:r>
      <w:r w:rsidR="00000E1E">
        <w:t>u</w:t>
      </w:r>
      <w:r w:rsidR="00B2429F" w:rsidRPr="00B2429F">
        <w:t xml:space="preserve"> nad dužnikom DAMASCUS d.o.o.</w:t>
      </w:r>
      <w:r w:rsidR="00F20767">
        <w:t xml:space="preserve"> u stečaju</w:t>
      </w:r>
      <w:r w:rsidR="00B2429F" w:rsidRPr="00B2429F">
        <w:t xml:space="preserve"> Pula, Zadarska 8, OIB: 96855025525</w:t>
      </w:r>
      <w:r w:rsidR="00E84C66" w:rsidRPr="000D7203">
        <w:t xml:space="preserve">, </w:t>
      </w:r>
      <w:r w:rsidR="00F249D4">
        <w:t>26</w:t>
      </w:r>
      <w:r w:rsidR="00E84C66" w:rsidRPr="000D7203">
        <w:t xml:space="preserve">. </w:t>
      </w:r>
      <w:r w:rsidR="00F249D4">
        <w:t>siječnja</w:t>
      </w:r>
      <w:r w:rsidR="00932C74" w:rsidRPr="000D7203">
        <w:t xml:space="preserve"> </w:t>
      </w:r>
      <w:r w:rsidR="00C82C8D">
        <w:t>2016</w:t>
      </w:r>
      <w:r w:rsidR="00E84C66" w:rsidRPr="000D7203">
        <w:t>.</w:t>
      </w:r>
    </w:p>
    <w:p w:rsidRDefault="0052544E" w:rsidP="0052544E" w:rsidR="0052544E" w:rsidRPr="000D7203">
      <w:pPr>
        <w:jc w:val="center"/>
      </w:pPr>
      <w:r w:rsidRPr="000D7203">
        <w:t>r i j e š i o  j e</w:t>
      </w:r>
    </w:p>
    <w:p w:rsidRDefault="0052544E" w:rsidP="0052544E" w:rsidR="0052544E" w:rsidRPr="000D7203">
      <w:pPr>
        <w:jc w:val="center"/>
      </w:pPr>
    </w:p>
    <w:p w:rsidRDefault="0052544E" w:rsidP="00000E1E" w:rsidR="00000E1E">
      <w:pPr>
        <w:jc w:val="both"/>
      </w:pPr>
      <w:r w:rsidRPr="000D7203">
        <w:tab/>
      </w:r>
      <w:r w:rsidR="00000E1E">
        <w:t>Od</w:t>
      </w:r>
      <w:r w:rsidR="00F249D4">
        <w:t xml:space="preserve">obrava </w:t>
      </w:r>
      <w:r w:rsidR="00000E1E">
        <w:t xml:space="preserve">se trošak stečajnom upravitelju Jasmini Lichtenberg </w:t>
      </w:r>
      <w:r w:rsidR="00000E1E" w:rsidRPr="00000E1E">
        <w:t>iz Pule, Ravenska 8, OIB 26338581935</w:t>
      </w:r>
      <w:r w:rsidR="00000E1E">
        <w:t xml:space="preserve">, za poslove obavljene u stečajnom postupku nad dužnikom </w:t>
      </w:r>
      <w:r w:rsidR="00000E1E" w:rsidRPr="00000E1E">
        <w:t xml:space="preserve">DAMASCUS d.o.o. </w:t>
      </w:r>
      <w:r w:rsidR="00F20767">
        <w:t xml:space="preserve">u stečaju </w:t>
      </w:r>
      <w:r w:rsidR="00000E1E" w:rsidRPr="00000E1E">
        <w:t>Pula, Zadarska 8, OIB: 96855025525</w:t>
      </w:r>
      <w:r w:rsidR="00000E1E">
        <w:t xml:space="preserve">, u </w:t>
      </w:r>
      <w:r w:rsidR="00F249D4">
        <w:t xml:space="preserve">iznosu </w:t>
      </w:r>
      <w:r w:rsidR="00000E1E">
        <w:t xml:space="preserve">od </w:t>
      </w:r>
      <w:r w:rsidR="006001F9" w:rsidRPr="006001F9">
        <w:t>2</w:t>
      </w:r>
      <w:r w:rsidR="00F249D4">
        <w:t>40,00</w:t>
      </w:r>
      <w:r w:rsidR="006001F9" w:rsidRPr="006001F9">
        <w:t xml:space="preserve"> kuna</w:t>
      </w:r>
      <w:r w:rsidR="00000E1E">
        <w:t>.</w:t>
      </w:r>
    </w:p>
    <w:p w:rsidRDefault="00F249D4" w:rsidP="003228FE" w:rsidR="00F249D4">
      <w:pPr>
        <w:jc w:val="center"/>
      </w:pPr>
    </w:p>
    <w:p w:rsidRDefault="00932C74" w:rsidP="003228FE" w:rsidR="00932C74" w:rsidRPr="00E605C9">
      <w:pPr>
        <w:jc w:val="center"/>
      </w:pPr>
      <w:r w:rsidRPr="00E605C9">
        <w:t>Obrazloženje</w:t>
      </w:r>
    </w:p>
    <w:p w:rsidRDefault="00265B90" w:rsidP="00F249D4" w:rsidR="00000E1E" w:rsidRPr="00CA676F">
      <w:pPr>
        <w:jc w:val="both"/>
      </w:pPr>
      <w:r>
        <w:tab/>
      </w:r>
      <w:r w:rsidR="00123D39" w:rsidRPr="00CA676F">
        <w:t xml:space="preserve"> </w:t>
      </w:r>
    </w:p>
    <w:p w:rsidRDefault="00000E1E" w:rsidP="00F249D4" w:rsidR="00F249D4" w:rsidRPr="00CA676F">
      <w:pPr>
        <w:ind w:firstLine="708"/>
        <w:jc w:val="both"/>
      </w:pPr>
      <w:r w:rsidRPr="00CA676F">
        <w:t xml:space="preserve">Stečajni upravitelj u ovom predmetu zatražio je naknadu </w:t>
      </w:r>
      <w:r>
        <w:t xml:space="preserve">putnog troška </w:t>
      </w:r>
      <w:r w:rsidRPr="00CA676F">
        <w:t xml:space="preserve">na relaciji </w:t>
      </w:r>
      <w:r>
        <w:t>Pula</w:t>
      </w:r>
      <w:r w:rsidRPr="00CA676F">
        <w:t xml:space="preserve"> – </w:t>
      </w:r>
      <w:r>
        <w:t>Pazin</w:t>
      </w:r>
      <w:r w:rsidRPr="00CA676F">
        <w:t xml:space="preserve"> – </w:t>
      </w:r>
      <w:r>
        <w:t>Pula</w:t>
      </w:r>
      <w:r w:rsidRPr="00CA676F">
        <w:t xml:space="preserve"> </w:t>
      </w:r>
      <w:r>
        <w:t xml:space="preserve"> </w:t>
      </w:r>
      <w:r w:rsidR="00F249D4">
        <w:t>za dolazak na ispitno i izvještajno ročište</w:t>
      </w:r>
      <w:r w:rsidR="00552427">
        <w:t xml:space="preserve"> (održana </w:t>
      </w:r>
      <w:r w:rsidR="00552427" w:rsidRPr="00E605C9">
        <w:t>1</w:t>
      </w:r>
      <w:r w:rsidR="00552427">
        <w:t>1</w:t>
      </w:r>
      <w:r w:rsidR="00552427" w:rsidRPr="00E605C9">
        <w:t>.</w:t>
      </w:r>
      <w:r w:rsidR="00552427">
        <w:t xml:space="preserve"> prosinca</w:t>
      </w:r>
      <w:r w:rsidR="00552427" w:rsidRPr="00E605C9">
        <w:t xml:space="preserve"> 2015.</w:t>
      </w:r>
      <w:r w:rsidR="00552427">
        <w:t>)</w:t>
      </w:r>
      <w:r w:rsidR="00F249D4">
        <w:t>.</w:t>
      </w:r>
    </w:p>
    <w:p w:rsidRDefault="00000E1E" w:rsidP="00000E1E" w:rsidR="00000E1E" w:rsidRPr="00CA676F">
      <w:pPr>
        <w:ind w:firstLine="708"/>
        <w:jc w:val="both"/>
      </w:pPr>
      <w:r w:rsidRPr="00CA676F">
        <w:t xml:space="preserve"> </w:t>
      </w:r>
    </w:p>
    <w:p w:rsidRDefault="00000E1E" w:rsidP="00000E1E" w:rsidR="00000E1E" w:rsidRPr="00CA676F">
      <w:pPr>
        <w:jc w:val="both"/>
      </w:pPr>
      <w:r w:rsidRPr="00CA676F">
        <w:tab/>
      </w:r>
      <w:r w:rsidR="00F249D4">
        <w:t>S</w:t>
      </w:r>
      <w:r w:rsidRPr="00CA676F">
        <w:t xml:space="preserve">tečajni sudac je ocijenio </w:t>
      </w:r>
      <w:r w:rsidR="00F249D4">
        <w:t xml:space="preserve">osnovanim </w:t>
      </w:r>
      <w:r w:rsidRPr="00CA676F">
        <w:t>pr</w:t>
      </w:r>
      <w:r w:rsidR="00F249D4">
        <w:t xml:space="preserve">edmetni </w:t>
      </w:r>
      <w:r w:rsidR="00552427">
        <w:t xml:space="preserve">putni </w:t>
      </w:r>
      <w:r w:rsidR="00F249D4">
        <w:t>trošak u iznosu od 2</w:t>
      </w:r>
      <w:r w:rsidR="00F20767">
        <w:t>4</w:t>
      </w:r>
      <w:r w:rsidR="00F249D4">
        <w:t>0,00 kuna</w:t>
      </w:r>
      <w:r w:rsidRPr="00CA676F">
        <w:t xml:space="preserve"> </w:t>
      </w:r>
      <w:r w:rsidR="00F249D4" w:rsidRPr="00CA676F">
        <w:t>(</w:t>
      </w:r>
      <w:r w:rsidR="00F249D4">
        <w:t xml:space="preserve">budući da se radi o relaciji </w:t>
      </w:r>
      <w:r w:rsidR="00F20767">
        <w:t xml:space="preserve">od </w:t>
      </w:r>
      <w:proofErr w:type="spellStart"/>
      <w:r w:rsidR="00F249D4">
        <w:t>cca</w:t>
      </w:r>
      <w:proofErr w:type="spellEnd"/>
      <w:r w:rsidR="00F249D4">
        <w:t xml:space="preserve"> 1</w:t>
      </w:r>
      <w:r w:rsidR="00F249D4" w:rsidRPr="00CA676F">
        <w:t>0</w:t>
      </w:r>
      <w:r w:rsidR="00F20767">
        <w:t>5</w:t>
      </w:r>
      <w:r w:rsidR="00F249D4" w:rsidRPr="00CA676F">
        <w:t xml:space="preserve"> </w:t>
      </w:r>
      <w:r w:rsidR="00F20767">
        <w:t xml:space="preserve">do 130 </w:t>
      </w:r>
      <w:r w:rsidR="00F249D4" w:rsidRPr="00CA676F">
        <w:t>km</w:t>
      </w:r>
      <w:r w:rsidR="00F20767">
        <w:t>, zavisno o tome da li se putuje autocestom ili ne</w:t>
      </w:r>
      <w:r w:rsidR="00F249D4">
        <w:t>)</w:t>
      </w:r>
      <w:r w:rsidR="00F20767">
        <w:t xml:space="preserve"> pa je</w:t>
      </w:r>
      <w:r w:rsidRPr="00CA676F">
        <w:t xml:space="preserve"> </w:t>
      </w:r>
      <w:r w:rsidR="006001F9">
        <w:t>temeljem</w:t>
      </w:r>
      <w:r w:rsidRPr="00CA676F">
        <w:t xml:space="preserve"> čl. </w:t>
      </w:r>
      <w:smartTag w:element="metricconverter" w:uri="urn:schemas-microsoft-com:office:smarttags">
        <w:smartTagPr>
          <w:attr w:val="29. st" w:name="ProductID"/>
        </w:smartTagPr>
        <w:r w:rsidRPr="00CA676F">
          <w:t>29. st</w:t>
        </w:r>
      </w:smartTag>
      <w:r w:rsidRPr="00CA676F">
        <w:t xml:space="preserve">. </w:t>
      </w:r>
      <w:r w:rsidR="00F20767">
        <w:t xml:space="preserve">1. i 3. </w:t>
      </w:r>
      <w:r w:rsidRPr="00CA676F">
        <w:t>S</w:t>
      </w:r>
      <w:r w:rsidR="00F20767">
        <w:t>tečajnog zakona odlučeno kao u izreci</w:t>
      </w:r>
      <w:r w:rsidRPr="00CA676F">
        <w:t>.</w:t>
      </w:r>
    </w:p>
    <w:p w:rsidRDefault="00000E1E" w:rsidP="00932C74" w:rsidR="00000E1E" w:rsidRPr="00E605C9">
      <w:pPr>
        <w:jc w:val="both"/>
      </w:pPr>
    </w:p>
    <w:p w:rsidRDefault="00747E68" w:rsidP="00747E68" w:rsidR="00747E68" w:rsidRPr="000D7203">
      <w:pPr>
        <w:jc w:val="center"/>
      </w:pPr>
      <w:r w:rsidRPr="000D7203">
        <w:t xml:space="preserve">U Pazinu, </w:t>
      </w:r>
      <w:r w:rsidR="00F20767">
        <w:t>26</w:t>
      </w:r>
      <w:r w:rsidR="00E605C9" w:rsidRPr="000D7203">
        <w:t xml:space="preserve">. </w:t>
      </w:r>
      <w:r w:rsidR="00F20767">
        <w:t>siječnja</w:t>
      </w:r>
      <w:r w:rsidR="00E605C9" w:rsidRPr="000D7203">
        <w:t xml:space="preserve"> 201</w:t>
      </w:r>
      <w:r w:rsidR="00F20767">
        <w:t>6</w:t>
      </w:r>
      <w:r w:rsidR="00E605C9" w:rsidRPr="000D7203">
        <w:t>.</w:t>
      </w:r>
    </w:p>
    <w:p w:rsidRDefault="00747E68" w:rsidP="00747E68" w:rsidR="00747E68" w:rsidRPr="00E605C9">
      <w:pPr>
        <w:jc w:val="center"/>
      </w:pPr>
    </w:p>
    <w:p w:rsidRDefault="00747E68" w:rsidP="00747E68" w:rsidR="00747E68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="00F8569F" w:rsidRPr="00E605C9">
        <w:t>Stečajni sudac</w:t>
      </w:r>
    </w:p>
    <w:p w:rsidRDefault="00F8569F" w:rsidP="00747E68" w:rsidR="00112793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  <w:t xml:space="preserve"> </w:t>
      </w:r>
    </w:p>
    <w:p w:rsidRDefault="00112793" w:rsidP="00112793" w:rsidR="00F8569F" w:rsidRPr="00E605C9">
      <w:pPr>
        <w:ind w:left="7080"/>
        <w:jc w:val="both"/>
      </w:pPr>
      <w:r w:rsidRPr="00E605C9">
        <w:t xml:space="preserve">   </w:t>
      </w:r>
      <w:smartTag w:element="PersonName" w:uri="urn:schemas-microsoft-com:office:smarttags">
        <w:r w:rsidRPr="00E605C9">
          <w:t>Ivan Dujić</w:t>
        </w:r>
      </w:smartTag>
      <w:r w:rsidRPr="00E605C9">
        <w:t xml:space="preserve"> </w:t>
      </w:r>
    </w:p>
    <w:p w:rsidRDefault="00F8569F" w:rsidP="00747E68" w:rsidR="00F8569F">
      <w:pPr>
        <w:jc w:val="both"/>
      </w:pPr>
    </w:p>
    <w:p w:rsidRDefault="00B677FA" w:rsidP="00747E68" w:rsidR="00B677FA" w:rsidRPr="00E605C9">
      <w:pPr>
        <w:jc w:val="both"/>
      </w:pPr>
    </w:p>
    <w:p w:rsidRDefault="00B80C1E" w:rsidP="00B80C1E" w:rsidR="00B80C1E" w:rsidRPr="00E605C9">
      <w:r w:rsidRPr="00E605C9">
        <w:t xml:space="preserve">UPUTA O PRAVNOM LIJEKU: </w:t>
      </w:r>
    </w:p>
    <w:p w:rsidRDefault="006001F9" w:rsidP="00000E1E" w:rsidR="00000E1E">
      <w:pPr>
        <w:jc w:val="both"/>
      </w:pPr>
      <w:r w:rsidRPr="006001F9"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6001F9" w:rsidP="00000E1E" w:rsidR="006001F9">
      <w:pPr>
        <w:jc w:val="both"/>
      </w:pPr>
    </w:p>
    <w:p w:rsidRDefault="00000E1E" w:rsidP="00000E1E" w:rsidR="00000E1E">
      <w:pPr>
        <w:jc w:val="both"/>
      </w:pPr>
      <w:r>
        <w:t xml:space="preserve">DNA: </w:t>
      </w:r>
    </w:p>
    <w:p w:rsidRDefault="00000E1E" w:rsidP="00000E1E" w:rsidR="00000E1E">
      <w:pPr>
        <w:jc w:val="both"/>
      </w:pPr>
      <w:r>
        <w:t>- Stečajni upravitelj</w:t>
      </w:r>
      <w:r w:rsidR="00552427">
        <w:t xml:space="preserve"> Jasmini Lichtenberg </w:t>
      </w:r>
      <w:r w:rsidR="00552427" w:rsidRPr="00000E1E">
        <w:t>iz Pule, Ravenska 8</w:t>
      </w:r>
    </w:p>
    <w:p w:rsidRDefault="00000E1E" w:rsidP="00000E1E" w:rsidR="00000E1E">
      <w:pPr>
        <w:jc w:val="both"/>
      </w:pPr>
      <w:r>
        <w:t>- e-oglasna ploča suda (čl. 12. vezano uz čl. 441. st. 2. Stečajnog zakona, NN br. 71/15)</w:t>
      </w:r>
    </w:p>
    <w:sectPr w:rsidSect="003333BD" w:rsidR="00000E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E85" w:rsidR="00F36E85">
      <w:r>
        <w:separator/>
      </w:r>
    </w:p>
  </w:endnote>
  <w:endnote w:id="0" w:type="continuationSeparator">
    <w:p w:rsidRDefault="00F36E85" w:rsidR="00F36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E85" w:rsidR="00F36E85">
      <w:r>
        <w:separator/>
      </w:r>
    </w:p>
  </w:footnote>
  <w:footnote w:id="0" w:type="continuationSeparator">
    <w:p w:rsidRDefault="00F36E85" w:rsidR="00F36E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9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000E1E" w:rsidRPr="00000E1E">
      <w:t>Poslovni broj 10 St-43/15-22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9D4" w:rsidR="00E84C66">
    <w:pPr>
      <w:pStyle w:val="Zaglavlje"/>
    </w:pPr>
    <w:r>
      <w:tab/>
    </w:r>
    <w:r>
      <w:tab/>
    </w:r>
    <w:r w:rsidR="00E84C66">
      <w:t>Poslovni broj 10 St-</w:t>
    </w:r>
    <w:r w:rsidR="00B2429F">
      <w:t>43</w:t>
    </w:r>
    <w:r w:rsidR="00F54F68">
      <w:t>/15-</w:t>
    </w:r>
    <w: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0E1E"/>
    <w:rsid w:val="00060E31"/>
    <w:rsid w:val="00093047"/>
    <w:rsid w:val="000A0925"/>
    <w:rsid w:val="000D7203"/>
    <w:rsid w:val="000E62C9"/>
    <w:rsid w:val="000F4468"/>
    <w:rsid w:val="000F46B7"/>
    <w:rsid w:val="00105EAE"/>
    <w:rsid w:val="00112793"/>
    <w:rsid w:val="00112A62"/>
    <w:rsid w:val="00120F7F"/>
    <w:rsid w:val="00123D39"/>
    <w:rsid w:val="00131D4B"/>
    <w:rsid w:val="0014233B"/>
    <w:rsid w:val="00152691"/>
    <w:rsid w:val="0019162E"/>
    <w:rsid w:val="001A1179"/>
    <w:rsid w:val="001B7765"/>
    <w:rsid w:val="001D2DC0"/>
    <w:rsid w:val="001D75DA"/>
    <w:rsid w:val="00202458"/>
    <w:rsid w:val="00223827"/>
    <w:rsid w:val="0023667D"/>
    <w:rsid w:val="00265B90"/>
    <w:rsid w:val="002674FB"/>
    <w:rsid w:val="00296BEA"/>
    <w:rsid w:val="00297C4B"/>
    <w:rsid w:val="002B64F9"/>
    <w:rsid w:val="00302B45"/>
    <w:rsid w:val="00304C23"/>
    <w:rsid w:val="003228FE"/>
    <w:rsid w:val="003333BD"/>
    <w:rsid w:val="003442BC"/>
    <w:rsid w:val="0037113E"/>
    <w:rsid w:val="0038105B"/>
    <w:rsid w:val="00386B17"/>
    <w:rsid w:val="003B667D"/>
    <w:rsid w:val="003D3136"/>
    <w:rsid w:val="003D39DC"/>
    <w:rsid w:val="003E7765"/>
    <w:rsid w:val="0040727B"/>
    <w:rsid w:val="004105FD"/>
    <w:rsid w:val="00445295"/>
    <w:rsid w:val="00496C6E"/>
    <w:rsid w:val="004B072B"/>
    <w:rsid w:val="005053CE"/>
    <w:rsid w:val="0051014D"/>
    <w:rsid w:val="0051046D"/>
    <w:rsid w:val="0051129C"/>
    <w:rsid w:val="00522E2A"/>
    <w:rsid w:val="0052544E"/>
    <w:rsid w:val="0054012F"/>
    <w:rsid w:val="005437B7"/>
    <w:rsid w:val="00552427"/>
    <w:rsid w:val="00585761"/>
    <w:rsid w:val="00587311"/>
    <w:rsid w:val="005874FF"/>
    <w:rsid w:val="005E5A89"/>
    <w:rsid w:val="005F20E4"/>
    <w:rsid w:val="005F52C5"/>
    <w:rsid w:val="006001F9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40AAE"/>
    <w:rsid w:val="00747E68"/>
    <w:rsid w:val="00777A7B"/>
    <w:rsid w:val="007A28B0"/>
    <w:rsid w:val="007A2B96"/>
    <w:rsid w:val="007B168D"/>
    <w:rsid w:val="007E31C8"/>
    <w:rsid w:val="00821C00"/>
    <w:rsid w:val="00891286"/>
    <w:rsid w:val="008A0989"/>
    <w:rsid w:val="008A4163"/>
    <w:rsid w:val="008A780B"/>
    <w:rsid w:val="008B69A8"/>
    <w:rsid w:val="00903350"/>
    <w:rsid w:val="00927349"/>
    <w:rsid w:val="00932C74"/>
    <w:rsid w:val="00937999"/>
    <w:rsid w:val="00942C33"/>
    <w:rsid w:val="00964555"/>
    <w:rsid w:val="00994487"/>
    <w:rsid w:val="00A277F2"/>
    <w:rsid w:val="00A41658"/>
    <w:rsid w:val="00A42125"/>
    <w:rsid w:val="00A42F59"/>
    <w:rsid w:val="00A64CC0"/>
    <w:rsid w:val="00A76747"/>
    <w:rsid w:val="00A83C27"/>
    <w:rsid w:val="00AC314E"/>
    <w:rsid w:val="00AD03E7"/>
    <w:rsid w:val="00B2429F"/>
    <w:rsid w:val="00B34F17"/>
    <w:rsid w:val="00B677FA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828AA"/>
    <w:rsid w:val="00C82C8D"/>
    <w:rsid w:val="00C87D5D"/>
    <w:rsid w:val="00C942E4"/>
    <w:rsid w:val="00CD5077"/>
    <w:rsid w:val="00CD7474"/>
    <w:rsid w:val="00CE391C"/>
    <w:rsid w:val="00CE7837"/>
    <w:rsid w:val="00D10ABF"/>
    <w:rsid w:val="00D17CF9"/>
    <w:rsid w:val="00D30772"/>
    <w:rsid w:val="00DA41E6"/>
    <w:rsid w:val="00E605C9"/>
    <w:rsid w:val="00E84C66"/>
    <w:rsid w:val="00EB10A7"/>
    <w:rsid w:val="00EB55A1"/>
    <w:rsid w:val="00EC3EB4"/>
    <w:rsid w:val="00ED4E0F"/>
    <w:rsid w:val="00EE105D"/>
    <w:rsid w:val="00F11390"/>
    <w:rsid w:val="00F158F8"/>
    <w:rsid w:val="00F20767"/>
    <w:rsid w:val="00F249D4"/>
    <w:rsid w:val="00F27100"/>
    <w:rsid w:val="00F278A9"/>
    <w:rsid w:val="00F36E85"/>
    <w:rsid w:val="00F453C6"/>
    <w:rsid w:val="00F54F68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customStyle="true" w:styleId="Clanak" w:type="paragraph">
    <w:name w:val="Clanak"/>
    <w:next w:val="Normal"/>
    <w:rsid w:val="00000E1E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styleId="Tekstrezerviranogmjesta" w:type="character">
    <w:name w:val="Placeholder Text"/>
    <w:basedOn w:val="Zadanifontodlomka"/>
    <w:uiPriority w:val="99"/>
    <w:semiHidden/>
    <w:rsid w:val="00740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A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A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A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customStyle="1" w:styleId="Clanak" w:type="paragraph">
    <w:name w:val="Clanak"/>
    <w:next w:val="Normal"/>
    <w:rsid w:val="00000E1E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styleId="Tekstrezerviranogmjesta" w:type="character">
    <w:name w:val="Placeholder Text"/>
    <w:basedOn w:val="Zadanifontodlomka"/>
    <w:uiPriority w:val="99"/>
    <w:semiHidden/>
    <w:rsid w:val="00740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A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A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A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1D02A-889E-4443-B125-9ED66439A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257</properties:Words>
  <properties:Characters>1192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2016-01-26T11:48:00Z</dcterms:created>
  <dc:creator>drabar</dc:creator>
  <cp:lastModifiedBy>Sanja Lakošeljac</cp:lastModifiedBy>
  <cp:lastPrinted>2015-10-15T08:52:00Z</cp:lastPrinted>
  <dcterms:modified xmlns:xsi="http://www.w3.org/2001/XMLSchema-instance" xsi:type="dcterms:W3CDTF">2016-01-26T11:52:00Z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