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8a62" w14:paraId="7ee8a62" w:rsidRDefault="00064763" w:rsidP="00910611" w:rsidR="000647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4763" w:rsidP="00910611" w:rsidR="00064763">
      <w:r>
        <w:rPr>
          <w:rFonts w:eastAsia="MS Mincho"/>
        </w:rPr>
        <w:t>REPUBLIKA HRVATSKA</w:t>
      </w:r>
    </w:p>
    <w:p w:rsidRDefault="00064763" w:rsidP="00910611" w:rsidR="00064763">
      <w:r>
        <w:rPr>
          <w:rFonts w:eastAsia="MS Mincho"/>
        </w:rPr>
        <w:t>TRGOVAČKI SUD U RIJECI</w:t>
      </w:r>
    </w:p>
    <w:p w:rsidRDefault="00064763" w:rsidR="000647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E92BE6">
        <w:t>PHOENIX DISTRIBUCIJA društvo s ograničenom odgovornošću za distribuciju robe, trgovinu i usluge Kukuljanovo (Grad Bakar), Industrijska zona, Kukuljanovo 410, OIB: 07892037908, MBS: 040261471</w:t>
      </w:r>
      <w:r w:rsidRPr="006319A6">
        <w:t xml:space="preserve">, dana </w:t>
      </w:r>
      <w:r w:rsidR="00743913">
        <w:t>1</w:t>
      </w:r>
      <w:r w:rsidR="00671CDF">
        <w:t>2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E92BE6">
        <w:t>PHOENIX DISTRIBUCIJA društvo s ograničenom odgovornošću za distribuciju robe, trgovinu i usluge Kukuljanovo (Grad Bakar), Industrijska zona, Kukuljanovo 410, OIB: 07892037908, MBS: 040261471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743913">
        <w:t>1</w:t>
      </w:r>
      <w:r w:rsidR="00671CDF">
        <w:t>2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671CDF">
        <w:t>Mirjana Gašparović, OIB: 36691101554, Podšupera 55, Crikvenica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E92BE6">
        <w:t>PHOENIX DISTRIBUCIJA društvo s ograničenom odgovornošću za distribuciju robe, trgovinu i usluge Kukuljanovo (Grad Bakar), Industrijska zona, Kukuljanovo 410, OIB: 07892037908, MBS: 040261471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</w:t>
      </w:r>
      <w:r w:rsidR="00E92BE6">
        <w:t xml:space="preserve"> na zapisniku </w:t>
      </w:r>
      <w:r w:rsidRPr="00F4344B">
        <w:t>ovog suda posl. br. 14 St-</w:t>
      </w:r>
      <w:r w:rsidR="00E92BE6">
        <w:t>631</w:t>
      </w:r>
      <w:r w:rsidR="00723C61" w:rsidRPr="00F4344B">
        <w:t>/2016</w:t>
      </w:r>
      <w:r w:rsidRPr="00F4344B">
        <w:t xml:space="preserve"> od </w:t>
      </w:r>
      <w:r w:rsidR="00E92BE6">
        <w:t>20</w:t>
      </w:r>
      <w:r w:rsidR="00671CDF">
        <w:t>. prosinca</w:t>
      </w:r>
      <w:r w:rsidR="00B20AB5">
        <w:t xml:space="preserve"> 201</w:t>
      </w:r>
      <w:r w:rsidR="00671CDF">
        <w:t>6</w:t>
      </w:r>
      <w:r w:rsidRPr="00F4344B">
        <w:t xml:space="preserve">. godine o imenovanju privremenog stečajnog upravitelja </w:t>
      </w:r>
      <w:r w:rsidR="00671CDF">
        <w:t>Mirjane Gašparović, OIB: 36691101554, Podšupera 55, Crikvenica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E92BE6">
        <w:t xml:space="preserve">PHOENIX DISTRIBUCIJA društvo s ograničenom odgovornošću za distribuciju </w:t>
      </w:r>
      <w:r w:rsidR="00E92BE6">
        <w:lastRenderedPageBreak/>
        <w:t>robe, trgovinu i usluge Kukuljanovo (Grad Bakar), Industrijska zona, Kukuljanovo 410, OIB: 07892037908, MBS: 040261471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92BE6">
        <w:rPr>
          <w:bCs/>
        </w:rPr>
        <w:t>63</w:t>
      </w:r>
      <w:r w:rsidR="00671CDF">
        <w:rPr>
          <w:bCs/>
        </w:rPr>
        <w:t>1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E92BE6">
        <w:rPr>
          <w:bCs/>
        </w:rPr>
        <w:t>14. listopada</w:t>
      </w:r>
      <w:r w:rsidR="00743913">
        <w:rPr>
          <w:bCs/>
        </w:rPr>
        <w:t xml:space="preserve">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E92BE6">
        <w:t>30</w:t>
      </w:r>
      <w:r w:rsidR="00E45A3F">
        <w:t>. prosinca</w:t>
      </w:r>
      <w:r w:rsidR="00E07A1B">
        <w:t xml:space="preserve"> 201</w:t>
      </w:r>
      <w:r w:rsidR="00E45A3F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92BE6">
        <w:rPr>
          <w:bCs/>
        </w:rPr>
        <w:t>9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71CDF">
        <w:rPr>
          <w:bCs/>
        </w:rPr>
        <w:t>35.000,00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43913">
        <w:rPr>
          <w:bCs/>
        </w:rPr>
        <w:t>1</w:t>
      </w:r>
      <w:r w:rsidR="00671CDF">
        <w:rPr>
          <w:bCs/>
        </w:rPr>
        <w:t>2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6974E9" w:rsidR="00E50221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  <w:r w:rsidR="006974E9" w:rsidRPr="009F41CE">
        <w:t xml:space="preserve"> </w:t>
      </w: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D0C" w:rsidR="00F54D0C">
      <w:r>
        <w:separator/>
      </w:r>
    </w:p>
  </w:endnote>
  <w:endnote w:id="0" w:type="continuationSeparator">
    <w:p w:rsidRDefault="00F54D0C" w:rsidR="00F54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4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D0C" w:rsidR="00F54D0C">
      <w:r>
        <w:separator/>
      </w:r>
    </w:p>
  </w:footnote>
  <w:footnote w:id="0" w:type="continuationSeparator">
    <w:p w:rsidRDefault="00F54D0C" w:rsidR="00F54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92BE6">
      <w:t>631</w:t>
    </w:r>
    <w:r w:rsidR="00A2797A">
      <w:t>/2016</w:t>
    </w:r>
    <w:r w:rsidR="00B021E3">
      <w:t>-21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4763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5390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0E05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0E8F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06DB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CDF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974E9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913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1E3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A3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2BE6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4D0C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064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7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7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7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7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647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47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064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7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647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47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DISTRIBUCIJA d.o.o.</izvorni_sadrzaj>
    <derivirana_varijabla naziv="DomainObject.Predmet.ProtustrankaFormated_1">  PHOENIX DISTRIBUCIJA d.o.o.</derivirana_varijabla>
  </DomainObject.Predmet.ProtustrankaFormated>
  <DomainObject.Predmet.ProtustrankaFormatedOIB>
    <izvorni_sadrzaj>  PHOENIX DISTRIBUCIJA d.o.o., OIB 07892037908</izvorni_sadrzaj>
    <derivirana_varijabla naziv="DomainObject.Predmet.ProtustrankaFormatedOIB_1">  PHOENIX DISTRIBUCIJA d.o.o., OIB 07892037908</derivirana_varijabla>
  </DomainObject.Predmet.ProtustrankaFormatedOIB>
  <DomainObject.Predmet.ProtustrankaFormatedWithAdress>
    <izvorni_sadrzaj> PHOENIX DISTRIBUCIJA d.o.o., Industrijska zona Kukuljanovo 410, 51227 Kukuljanovo</izvorni_sadrzaj>
    <derivirana_varijabla naziv="DomainObject.Predmet.ProtustrankaFormatedWithAdress_1"> PHOENIX DISTRIBUCIJA d.o.o., Industrijska zona Kukuljanovo 410, 51227 Kukuljanovo</derivirana_varijabla>
  </DomainObject.Predmet.ProtustrankaFormatedWithAdress>
  <DomainObject.Predmet.ProtustrankaFormatedWithAdressOIB>
    <izvorni_sadrzaj> PHOENIX DISTRIBUCIJA d.o.o., OIB 07892037908, Industrijska zona Kukuljanovo 410, 51227 Kukuljanovo</izvorni_sadrzaj>
    <derivirana_varijabla naziv="DomainObject.Predmet.ProtustrankaFormatedWithAdressOIB_1"> PHOENIX DISTRIBUCIJA d.o.o., OIB 07892037908, Industrijska zona Kukuljanovo 410, 51227 Kukuljanovo</derivirana_varijabla>
  </DomainObject.Predmet.ProtustrankaFormatedWithAdressOIB>
  <DomainObject.Predmet.ProtustrankaWithAdress>
    <izvorni_sadrzaj>PHOENIX DISTRIBUCIJA d.o.o. Industrijska zona Kukuljanovo 410, 51227 Kukuljanovo</izvorni_sadrzaj>
    <derivirana_varijabla naziv="DomainObject.Predmet.ProtustrankaWithAdress_1">PHOENIX DISTRIBUCIJA d.o.o. Industrijska zona Kukuljanovo 410, 51227 Kukuljanovo</derivirana_varijabla>
  </DomainObject.Predmet.ProtustrankaWithAdress>
  <DomainObject.Predmet.ProtustrankaWithAdressOIB>
    <izvorni_sadrzaj>PHOENIX DISTRIBUCIJA d.o.o., OIB 07892037908, Industrijska zona Kukuljanovo 410, 51227 Kukuljanovo</izvorni_sadrzaj>
    <derivirana_varijabla naziv="DomainObject.Predmet.ProtustrankaWithAdressOIB_1">PHOENIX DISTRIBUCIJA d.o.o., OIB 07892037908, Industrijska zona Kukuljanovo 410, 51227 Kukuljanovo</derivirana_varijabla>
  </DomainObject.Predmet.ProtustrankaWithAdressOIB>
  <DomainObject.Predmet.ProtustrankaNazivFormated>
    <izvorni_sadrzaj>PHOENIX DISTRIBUCIJA d.o.o.</izvorni_sadrzaj>
    <derivirana_varijabla naziv="DomainObject.Predmet.ProtustrankaNazivFormated_1">PHOENIX DISTRIBUCIJA d.o.o.</derivirana_varijabla>
  </DomainObject.Predmet.ProtustrankaNazivFormated>
  <DomainObject.Predmet.ProtustrankaNazivFormatedOIB>
    <izvorni_sadrzaj>PHOENIX DISTRIBUCIJA d.o.o., OIB 07892037908</izvorni_sadrzaj>
    <derivirana_varijabla naziv="DomainObject.Predmet.ProtustrankaNazivFormatedOIB_1">PHOENIX DISTRIBUCIJA d.o.o., OIB 07892037908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PHOENIX DISTRIBUCIJA d.o.o.</item>
    </izvorni_sadrzaj>
    <derivirana_varijabla naziv="DomainObject.Predmet.ProtuStrankaListFormated_1">
      <item>PHOENIX DISTRIBUCIJA d.o.o.</item>
    </derivirana_varijabla>
  </DomainObject.Predmet.ProtuStrankaListFormated>
  <DomainObject.Predmet.ProtuStrankaListFormatedOIB>
    <izvorni_sadrzaj>
      <item>PHOENIX DISTRIBUCIJA d.o.o., OIB 07892037908</item>
    </izvorni_sadrzaj>
    <derivirana_varijabla naziv="DomainObject.Predmet.ProtuStrankaListFormatedOIB_1">
      <item>PHOENIX DISTRIBUCIJA d.o.o., OIB 07892037908</item>
    </derivirana_varijabla>
  </DomainObject.Predmet.ProtuStrankaListFormatedOIB>
  <DomainObject.Predmet.ProtuStrankaListFormatedWithAdress>
    <izvorni_sadrzaj>
      <item>PHOENIX DISTRIBUCIJA d.o.o., Industrijska zona Kukuljanovo 410, 51227 Kukuljanovo</item>
    </izvorni_sadrzaj>
    <derivirana_varijabla naziv="DomainObject.Predmet.ProtuStrankaListFormatedWithAdress_1">
      <item>PHOENIX DISTRIBUCIJA d.o.o., Industrijska zona Kukuljanovo 410, 51227 Kukuljanovo</item>
    </derivirana_varijabla>
  </DomainObject.Predmet.ProtuStrankaListFormatedWithAdress>
  <DomainObject.Predmet.ProtuStrankaListFormatedWithAdressOIB>
    <izvorni_sadrzaj>
      <item>PHOENIX DISTRIBUCIJA d.o.o., OIB 07892037908, Industrijska zona Kukuljanovo 410, 51227 Kukuljanovo</item>
    </izvorni_sadrzaj>
    <derivirana_varijabla naziv="DomainObject.Predmet.ProtuStrankaListFormatedWithAdressOIB_1">
      <item>PHOENIX DISTRIBUCIJA d.o.o., OIB 07892037908, Industrijska zona Kukuljanovo 410, 51227 Kukuljanovo</item>
    </derivirana_varijabla>
  </DomainObject.Predmet.ProtuStrankaListFormatedWithAdressOIB>
  <DomainObject.Predmet.ProtuStrankaListNazivFormated>
    <izvorni_sadrzaj>
      <item>PHOENIX DISTRIBUCIJA d.o.o.</item>
    </izvorni_sadrzaj>
    <derivirana_varijabla naziv="DomainObject.Predmet.ProtuStrankaListNazivFormated_1">
      <item>PHOENIX DISTRIBUCIJA d.o.o.</item>
    </derivirana_varijabla>
  </DomainObject.Predmet.ProtuStrankaListNazivFormated>
  <DomainObject.Predmet.ProtuStrankaListNazivFormatedOIB>
    <izvorni_sadrzaj>
      <item>PHOENIX DISTRIBUCIJA d.o.o., OIB 07892037908</item>
    </izvorni_sadrzaj>
    <derivirana_varijabla naziv="DomainObject.Predmet.ProtuStrankaListNazivFormatedOIB_1">
      <item>PHOENIX DISTRIBUCIJA d.o.o., OIB 07892037908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PHOENIX DISTRIBUCIJA d.o.o.</izvorni_sadrzaj>
    <derivirana_varijabla naziv="DomainObject.Predmet.ProtustrankaIDrugi_1">PHOENIX DISTRIBUCIJA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PHOENIX DISTRIBUCIJA d.o.o., OIB 07892037908, Industrijska zona Kukuljanovo 410, 51227 Kukuljanovo</izvorni_sadrzaj>
    <derivirana_varijabla naziv="DomainObject.Predmet.ProtustrankaIDrugiAdressOIB_1">PHOENIX DISTRIBUCIJA d.o.o., OIB 07892037908, Industrijska zona Kukuljanovo 410,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PHOENIX DISTRIBUCIJA d.o.o.</item>
    </izvorni_sadrzaj>
    <derivirana_varijabla naziv="DomainObject.Predmet.SudioniciListNaziv_1">
      <item>FINA Rijeka</item>
      <item>PHOENIX DISTRIBUCIJA d.o.o.</item>
    </derivirana_varijabla>
  </DomainObject.Predmet.SudioniciListNaziv>
  <DomainObject.Predmet.SudioniciListAdressOIB>
    <izvorni_sadrzaj>
      <item>FINA Rijeka, OIB 85821130368, Frana Kurelca 8,51000 Rijeka</item>
      <item>PHOENIX DISTRIBUCIJA d.o.o., OIB 07892037908, Industrijska zona Kukuljanovo 410,51227 Kukuljanovo</item>
    </izvorni_sadrzaj>
    <derivirana_varijabla naziv="DomainObject.Predmet.SudioniciListAdressOIB_1">
      <item>FINA Rijeka, OIB 85821130368, Frana Kurelca 8,51000 Rijeka</item>
      <item>PHOENIX DISTRIBUCIJA d.o.o., OIB 07892037908, Industrijska zona Kukuljanovo 410,51227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07892037908</item>
    </izvorni_sadrzaj>
    <derivirana_varijabla naziv="DomainObject.Predmet.SudioniciListNazivOIB_1">
      <item>, OIB 85821130368</item>
      <item>, OIB 07892037908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16CA3-60D8-4E80-ADC5-020720622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795</properties:Words>
  <properties:Characters>4455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2017-04-12T11:52:00Z</dcterms:created>
  <dc:creator>korlevicd</dc:creator>
  <cp:lastModifiedBy>Danijela Fumić</cp:lastModifiedBy>
  <cp:lastPrinted>2017-04-12T11:52:00Z</cp:lastPrinted>
  <dcterms:modified xmlns:xsi="http://www.w3.org/2001/XMLSchema-instance" xsi:type="dcterms:W3CDTF">2017-04-12T11:54:00Z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