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7665f" w14:paraId="227665f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53A72">
        <w:t>8522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380019">
        <w:t>01. 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A5B4E" w:rsidR="00FA5B4E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553A72">
        <w:t>WASHING PROCESS 2015 d.o.o. za proizvodnju, trgovinu i usluge, Puljska 1, Zagreb, OIB 76694979272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30303A">
        <w:t>je</w:t>
      </w:r>
      <w:r w:rsidR="00944F41">
        <w:t xml:space="preserve"> </w:t>
      </w:r>
      <w:r w:rsidR="00553A72">
        <w:t>144.902,33</w:t>
      </w:r>
      <w:r w:rsidR="00E5092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944F41">
        <w:t>01. veljače</w:t>
      </w:r>
      <w:r w:rsidR="00FA5B4E">
        <w:t xml:space="preserve"> 2016.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C68"/>
    <w:rsid w:val="0007056B"/>
    <w:rsid w:val="000D387C"/>
    <w:rsid w:val="00111057"/>
    <w:rsid w:val="00114EAD"/>
    <w:rsid w:val="00185571"/>
    <w:rsid w:val="00186AF0"/>
    <w:rsid w:val="001E50FB"/>
    <w:rsid w:val="001F3C98"/>
    <w:rsid w:val="001F6933"/>
    <w:rsid w:val="00230073"/>
    <w:rsid w:val="00230A63"/>
    <w:rsid w:val="00263D6D"/>
    <w:rsid w:val="00264D19"/>
    <w:rsid w:val="00297E94"/>
    <w:rsid w:val="002A51C3"/>
    <w:rsid w:val="0030303A"/>
    <w:rsid w:val="00325398"/>
    <w:rsid w:val="00371DD2"/>
    <w:rsid w:val="00380019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53A72"/>
    <w:rsid w:val="0056241B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4F41"/>
    <w:rsid w:val="00946FC6"/>
    <w:rsid w:val="00A71431"/>
    <w:rsid w:val="00A84C69"/>
    <w:rsid w:val="00AC4528"/>
    <w:rsid w:val="00AD027A"/>
    <w:rsid w:val="00B4050C"/>
    <w:rsid w:val="00B8209B"/>
    <w:rsid w:val="00B82F18"/>
    <w:rsid w:val="00B94E38"/>
    <w:rsid w:val="00BF240D"/>
    <w:rsid w:val="00C25912"/>
    <w:rsid w:val="00C73B1E"/>
    <w:rsid w:val="00C836B9"/>
    <w:rsid w:val="00C958E9"/>
    <w:rsid w:val="00CB0338"/>
    <w:rsid w:val="00CE7362"/>
    <w:rsid w:val="00D01B78"/>
    <w:rsid w:val="00D26305"/>
    <w:rsid w:val="00D66226"/>
    <w:rsid w:val="00E2194F"/>
    <w:rsid w:val="00E26BFC"/>
    <w:rsid w:val="00E3040A"/>
    <w:rsid w:val="00E5092D"/>
    <w:rsid w:val="00E804E0"/>
    <w:rsid w:val="00EC3302"/>
    <w:rsid w:val="00ED6AA8"/>
    <w:rsid w:val="00EF13A5"/>
    <w:rsid w:val="00F034D3"/>
    <w:rsid w:val="00F67997"/>
    <w:rsid w:val="00FA5B4E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C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C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C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C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C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C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C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C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C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C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8522</izvorni_sadrzaj>
    <derivirana_varijabla naziv="DomainObject.Predmet.Broj_1">8522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St-8522/2015</izvorni_sadrzaj>
    <derivirana_varijabla naziv="DomainObject.Predmet.OznakaBroj_1">St-8522/2015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WASHING PROCESS 2015 d.o.o. zastupanog po punomoćniku MARIO BABIĆ</izvorni_sadrzaj>
    <derivirana_varijabla naziv="DomainObject.Predmet.ProtustrankaFormated_1">  WASHING PROCESS 2015 d.o.o. zastupanog po punomoćniku MARIO BABIĆ</derivirana_varijabla>
  </DomainObject.Predmet.ProtustrankaFormated>
  <DomainObject.Predmet.ProtustrankaFormatedOIB>
    <izvorni_sadrzaj>  WASHING PROCESS 2015 d.o.o., OIB 76694979272 zastupanog po punomoćniku MARIO BABIĆ</izvorni_sadrzaj>
    <derivirana_varijabla naziv="DomainObject.Predmet.ProtustrankaFormatedOIB_1">  WASHING PROCESS 2015 d.o.o., OIB 76694979272 zastupanog po punomoćniku MARIO BABIĆ</derivirana_varijabla>
  </DomainObject.Predmet.ProtustrankaFormatedOIB>
  <DomainObject.Predmet.ProtustrankaFormatedWithAdress>
    <izvorni_sadrzaj> WASHING PROCESS 2015 d.o.o., Puljska 1, 10000 Zagreb zastupanog po punomoćniku MARIO BABIĆ</izvorni_sadrzaj>
    <derivirana_varijabla naziv="DomainObject.Predmet.ProtustrankaFormatedWithAdress_1"> WASHING PROCESS 2015 d.o.o., Puljska 1, 10000 Zagreb zastupanog po punomoćniku MARIO BABIĆ</derivirana_varijabla>
  </DomainObject.Predmet.ProtustrankaFormatedWithAdress>
  <DomainObject.Predmet.ProtustrankaFormatedWithAdressOIB>
    <izvorni_sadrzaj> WASHING PROCESS 2015 d.o.o., OIB 76694979272, Puljska 1, 10000 Zagreb zastupanog po punomoćniku MARIO BABIĆ</izvorni_sadrzaj>
    <derivirana_varijabla naziv="DomainObject.Predmet.ProtustrankaFormatedWithAdressOIB_1"> WASHING PROCESS 2015 d.o.o., OIB 76694979272, Puljska 1, 10000 Zagreb zastupanog po punomoćniku MARIO BABIĆ</derivirana_varijabla>
  </DomainObject.Predmet.ProtustrankaFormatedWithAdressOIB>
  <DomainObject.Predmet.ProtustrankaWithAdress>
    <izvorni_sadrzaj>WASHING PROCESS 2015 d.o.o. Puljska 1, 10000 Zagreb</izvorni_sadrzaj>
    <derivirana_varijabla naziv="DomainObject.Predmet.ProtustrankaWithAdress_1">WASHING PROCESS 2015 d.o.o. Puljska 1, 10000 Zagreb</derivirana_varijabla>
  </DomainObject.Predmet.ProtustrankaWithAdress>
  <DomainObject.Predmet.ProtustrankaWithAdressOIB>
    <izvorni_sadrzaj>WASHING PROCESS 2015 d.o.o., OIB 76694979272, Puljska 1, 10000 Zagreb</izvorni_sadrzaj>
    <derivirana_varijabla naziv="DomainObject.Predmet.ProtustrankaWithAdressOIB_1">WASHING PROCESS 2015 d.o.o., OIB 76694979272, Puljska 1, 10000 Zagreb</derivirana_varijabla>
  </DomainObject.Predmet.ProtustrankaWithAdressOIB>
  <DomainObject.Predmet.ProtustrankaNazivFormated>
    <izvorni_sadrzaj>WASHING PROCESS 2015 d.o.o.</izvorni_sadrzaj>
    <derivirana_varijabla naziv="DomainObject.Predmet.ProtustrankaNazivFormated_1">WASHING PROCESS 2015 d.o.o.</derivirana_varijabla>
  </DomainObject.Predmet.ProtustrankaNazivFormated>
  <DomainObject.Predmet.ProtustrankaNazivFormatedOIB>
    <izvorni_sadrzaj>WASHING PROCESS 2015 d.o.o., OIB 76694979272</izvorni_sadrzaj>
    <derivirana_varijabla naziv="DomainObject.Predmet.ProtustrankaNazivFormatedOIB_1">WASHING PROCESS 2015 d.o.o., OIB 76694979272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WASHING PROCESS 2015 d.o.o. zastupanog po punomoćniku MARIO BABIĆ</item>
    </izvorni_sadrzaj>
    <derivirana_varijabla naziv="DomainObject.Predmet.ProtuStrankaListFormated_1">
      <item>WASHING PROCESS 2015 d.o.o. zastupanog po punomoćniku MARIO BABIĆ</item>
    </derivirana_varijabla>
  </DomainObject.Predmet.ProtuStrankaListFormated>
  <DomainObject.Predmet.ProtuStrankaListFormatedOIB>
    <izvorni_sadrzaj>
      <item>WASHING PROCESS 2015 d.o.o., OIB 76694979272 zastupanog po punomoćniku MARIO BABIĆ</item>
    </izvorni_sadrzaj>
    <derivirana_varijabla naziv="DomainObject.Predmet.ProtuStrankaListFormatedOIB_1">
      <item>WASHING PROCESS 2015 d.o.o., OIB 76694979272 zastupanog po punomoćniku MARIO BABIĆ</item>
    </derivirana_varijabla>
  </DomainObject.Predmet.ProtuStrankaListFormatedOIB>
  <DomainObject.Predmet.ProtuStrankaListFormatedWithAdress>
    <izvorni_sadrzaj>
      <item>WASHING PROCESS 2015 d.o.o., Puljska 1, 10000 Zagreb zastupanog po punomoćniku MARIO BABIĆ</item>
    </izvorni_sadrzaj>
    <derivirana_varijabla naziv="DomainObject.Predmet.ProtuStrankaListFormatedWithAdress_1">
      <item>WASHING PROCESS 2015 d.o.o., Puljska 1, 10000 Zagreb zastupanog po punomoćniku MARIO BABIĆ</item>
    </derivirana_varijabla>
  </DomainObject.Predmet.ProtuStrankaListFormatedWithAdress>
  <DomainObject.Predmet.ProtuStrankaListFormatedWithAdressOIB>
    <izvorni_sadrzaj>
      <item>WASHING PROCESS 2015 d.o.o., OIB 76694979272, Puljska 1, 10000 Zagreb zastupanog po punomoćniku MARIO BABIĆ</item>
    </izvorni_sadrzaj>
    <derivirana_varijabla naziv="DomainObject.Predmet.ProtuStrankaListFormatedWithAdressOIB_1">
      <item>WASHING PROCESS 2015 d.o.o., OIB 76694979272, Puljska 1, 10000 Zagreb zastupanog po punomoćniku MARIO BABIĆ</item>
    </derivirana_varijabla>
  </DomainObject.Predmet.ProtuStrankaListFormatedWithAdressOIB>
  <DomainObject.Predmet.ProtuStrankaListNazivFormated>
    <izvorni_sadrzaj>
      <item>WASHING PROCESS 2015 d.o.o.</item>
    </izvorni_sadrzaj>
    <derivirana_varijabla naziv="DomainObject.Predmet.ProtuStrankaListNazivFormated_1">
      <item>WASHING PROCESS 2015 d.o.o.</item>
    </derivirana_varijabla>
  </DomainObject.Predmet.ProtuStrankaListNazivFormated>
  <DomainObject.Predmet.ProtuStrankaListNazivFormatedOIB>
    <izvorni_sadrzaj>
      <item>WASHING PROCESS 2015 d.o.o., OIB 76694979272</item>
    </izvorni_sadrzaj>
    <derivirana_varijabla naziv="DomainObject.Predmet.ProtuStrankaListNazivFormatedOIB_1">
      <item>WASHING PROCESS 2015 d.o.o., OIB 76694979272</item>
    </derivirana_varijabla>
  </DomainObject.Predmet.ProtuStrankaListNazivFormatedOIB>
  <DomainObject.Predmet.OstaliListFormated>
    <izvorni_sadrzaj>
      <item>MARIO BABIĆ punomoćnik sudionika u postupku WASHING PROCESS 2015 d.o.o.</item>
    </izvorni_sadrzaj>
    <derivirana_varijabla naziv="DomainObject.Predmet.OstaliListFormated_1">
      <item>MARIO BABIĆ punomoćnik sudionika u postupku WASHING PROCESS 2015 d.o.o.</item>
    </derivirana_varijabla>
  </DomainObject.Predmet.OstaliListFormated>
  <DomainObject.Predmet.OstaliListFormatedOIB>
    <izvorni_sadrzaj>
      <item>MARIO BABIĆ, OIB 04896884618 punomoćnik sudionika u postupku WASHING PROCESS 2015 d.o.o.</item>
    </izvorni_sadrzaj>
    <derivirana_varijabla naziv="DomainObject.Predmet.OstaliListFormatedOIB_1">
      <item>MARIO BABIĆ, OIB 04896884618 punomoćnik sudionika u postupku WASHING PROCESS 2015 d.o.o.</item>
    </derivirana_varijabla>
  </DomainObject.Predmet.OstaliListFormatedOIB>
  <DomainObject.Predmet.OstaliListFormatedWithAdress>
    <izvorni_sadrzaj>
      <item>MARIO BABIĆ, PULJSKA 1, 10000 Zagreb punomoćnik sudionika u postupku WASHING PROCESS 2015 d.o.o.</item>
    </izvorni_sadrzaj>
    <derivirana_varijabla naziv="DomainObject.Predmet.OstaliListFormatedWithAdress_1">
      <item>MARIO BABIĆ, PULJSKA 1, 10000 Zagreb punomoćnik sudionika u postupku WASHING PROCESS 2015 d.o.o.</item>
    </derivirana_varijabla>
  </DomainObject.Predmet.OstaliListFormatedWithAdress>
  <DomainObject.Predmet.OstaliListFormatedWithAdressOIB>
    <izvorni_sadrzaj>
      <item>MARIO BABIĆ, OIB 04896884618, PULJSKA 1, 10000 Zagreb punomoćnik sudionika u postupku WASHING PROCESS 2015 d.o.o.</item>
    </izvorni_sadrzaj>
    <derivirana_varijabla naziv="DomainObject.Predmet.OstaliListFormatedWithAdressOIB_1">
      <item>MARIO BABIĆ, OIB 04896884618, PULJSKA 1, 10000 Zagreb punomoćnik sudionika u postupku WASHING PROCESS 2015 d.o.o.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WASHING PROCESS 2015 d.o.o.</izvorni_sadrzaj>
    <derivirana_varijabla naziv="DomainObject.Predmet.ProtustrankaIDrugi_1">WASHING PROCESS 2015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WASHING PROCESS 2015 d.o.o., OIB 76694979272, Puljska 1, 10000 Zagreb</izvorni_sadrzaj>
    <derivirana_varijabla naziv="DomainObject.Predmet.ProtustrankaIDrugiAdressOIB_1">WASHING PROCESS 2015 d.o.o., OIB 76694979272,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WASHING PROCESS 2015 d.o.o.</item>
      <item>MARIO BABIĆ</item>
    </izvorni_sadrzaj>
    <derivirana_varijabla naziv="DomainObject.Predmet.SudioniciListNaziv_1">
      <item>FINA Regionalni centar Zagreb</item>
      <item>WASHING PROCESS 2015 d.o.o.</item>
      <item>MARIO BABIĆ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WASHING PROCESS 2015 d.o.o., OIB 76694979272, Puljska 1,10000 Zagreb</item>
      <item>MARIO BABIĆ, OIB 04896884618, PULJSKA 1,10000 Zagreb</item>
    </izvorni_sadrzaj>
    <derivirana_varijabla naziv="DomainObject.Predmet.SudioniciListAdressOIB_1">
      <item>FINA Regionalni centar Zagreb, OIB 85821130368, Trg svibanjskih žrtava 1995. br. 1,10000 Zagreb</item>
      <item>WASHING PROCESS 2015 d.o.o., OIB 76694979272, Puljska 1,10000 Zagreb</item>
      <item>MARIO BABIĆ, OIB 04896884618,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76694979272</item>
      <item>, OIB 04896884618</item>
    </izvorni_sadrzaj>
    <derivirana_varijabla naziv="DomainObject.Predmet.SudioniciListNazivOIB_1">
      <item>, OIB 85821130368</item>
      <item>, OIB 76694979272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08E1CB-0AA3-4362-96E4-0568058AB4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246</properties:Words>
  <properties:Characters>1334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2016-02-01T10:12:00Z</dcterms:created>
  <dc:creator>ilukac</dc:creator>
  <cp:lastModifiedBy>Višnja Svečak</cp:lastModifiedBy>
  <cp:lastPrinted>2016-02-01T10:12:00Z</cp:lastPrinted>
  <dcterms:modified xmlns:xsi="http://www.w3.org/2001/XMLSchema-instance" xsi:type="dcterms:W3CDTF">2016-02-01T10:15:00Z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