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b950f97" w14:paraId="b950f97"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4E117D"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100133">
              <w:t>4</w:t>
            </w:r>
            <w:r w:rsidR="004E117D">
              <w:t>2</w:t>
            </w:r>
            <w:r w:rsidR="00100133">
              <w:t>9</w:t>
            </w:r>
            <w:r w:rsidR="00340399" w:rsidRPr="0009785E">
              <w:t>/</w:t>
            </w:r>
            <w:r w:rsidR="002322F7" w:rsidRPr="0009785E">
              <w:t>201</w:t>
            </w:r>
            <w:r w:rsidR="001139DB" w:rsidRPr="0009785E">
              <w:t>8</w:t>
            </w:r>
            <w:r w:rsidR="00340399" w:rsidRPr="0009785E">
              <w:t>-</w:t>
            </w:r>
            <w:r w:rsidR="000069E3">
              <w:t>5</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004E117D" w:rsidRPr="004E117D">
        <w:rPr>
          <w:rFonts w:eastAsia="Times New Roman" w:hAnsi="Times New Roman" w:ascii="Times New Roman"/>
          <w:color w:val="000000"/>
          <w:sz w:val="24"/>
          <w:szCs w:val="24"/>
        </w:rPr>
        <w:t>PANIĆ-TEAM j.d.o.o., Čakovec, Andrije Mohorovičića 5, OIB: 82600862733</w:t>
      </w:r>
      <w:r w:rsidRPr="000069E3">
        <w:rPr>
          <w:rFonts w:eastAsia="Times New Roman" w:hAnsi="Times New Roman" w:ascii="Times New Roman"/>
          <w:sz w:val="24"/>
          <w:szCs w:val="24"/>
          <w:lang w:eastAsia="hr-HR"/>
        </w:rPr>
        <w:t xml:space="preserve">, </w:t>
      </w:r>
      <w:r w:rsidR="004E117D">
        <w:rPr>
          <w:rFonts w:eastAsia="Times New Roman" w:hAnsi="Times New Roman" w:ascii="Times New Roman"/>
          <w:sz w:val="24"/>
          <w:szCs w:val="24"/>
          <w:lang w:eastAsia="hr-HR"/>
        </w:rPr>
        <w:t>6</w:t>
      </w:r>
      <w:r w:rsidRPr="000069E3">
        <w:rPr>
          <w:rFonts w:eastAsia="Times New Roman" w:hAnsi="Times New Roman" w:ascii="Times New Roman"/>
          <w:sz w:val="24"/>
          <w:szCs w:val="24"/>
          <w:lang w:eastAsia="hr-HR"/>
        </w:rPr>
        <w:t xml:space="preserve">. </w:t>
      </w:r>
      <w:r w:rsidR="004E117D">
        <w:rPr>
          <w:rFonts w:eastAsia="Times New Roman" w:hAnsi="Times New Roman" w:ascii="Times New Roman"/>
          <w:sz w:val="24"/>
          <w:szCs w:val="24"/>
          <w:lang w:eastAsia="hr-HR"/>
        </w:rPr>
        <w:t>studenog</w:t>
      </w:r>
      <w:r w:rsidRPr="000069E3">
        <w:rPr>
          <w:rFonts w:eastAsia="Times New Roman" w:hAnsi="Times New Roman" w:ascii="Times New Roman"/>
          <w:sz w:val="24"/>
          <w:szCs w:val="24"/>
          <w:lang w:eastAsia="hr-HR"/>
        </w:rPr>
        <w:t xml:space="preserve"> 2018.</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5D2327">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w:t>
      </w:r>
      <w:r w:rsidR="000069E3" w:rsidRPr="000069E3">
        <w:rPr>
          <w:rFonts w:hAnsi="Times New Roman" w:ascii="Times New Roman"/>
          <w:sz w:val="24"/>
          <w:szCs w:val="24"/>
        </w:rPr>
        <w:t xml:space="preserve">Nalaže se direktoru dužnika </w:t>
      </w:r>
      <w:r w:rsidR="004E117D" w:rsidRPr="004E117D">
        <w:rPr>
          <w:rFonts w:eastAsia="Times New Roman" w:hAnsi="Times New Roman" w:ascii="Times New Roman"/>
          <w:color w:val="000000"/>
          <w:sz w:val="24"/>
          <w:szCs w:val="24"/>
        </w:rPr>
        <w:t xml:space="preserve">PANIĆ-TEAM j.d.o.o., Čakovec, Andrije Mohorovičića 5, </w:t>
      </w:r>
      <w:r w:rsidR="004E117D" w:rsidRPr="004E117D">
        <w:rPr>
          <w:rFonts w:eastAsia="Times New Roman" w:hAnsi="Times New Roman" w:ascii="Times New Roman"/>
          <w:sz w:val="24"/>
          <w:szCs w:val="24"/>
          <w:lang w:eastAsia="hr-HR"/>
        </w:rPr>
        <w:t>Mirku Paniću iz Čakovca, Mihovljanska 27</w:t>
      </w:r>
      <w:r w:rsidR="004E117D" w:rsidRPr="004E117D">
        <w:rPr>
          <w:rFonts w:eastAsia="Times New Roman" w:hAnsi="Times New Roman" w:ascii="Times New Roman"/>
          <w:sz w:val="24"/>
          <w:szCs w:val="24"/>
        </w:rPr>
        <w:t>, OIB: 11761536967</w:t>
      </w:r>
      <w:r w:rsidR="004E117D">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Fonda za namirenje troškova stečajnog postupka otvoren kod Hrvatske poštanske banke broj: HR62</w:t>
      </w:r>
      <w:r w:rsidR="00F621D5">
        <w:rPr>
          <w:rFonts w:eastAsia="Times New Roman" w:hAnsi="Times New Roman" w:ascii="Times New Roman"/>
          <w:sz w:val="24"/>
          <w:szCs w:val="24"/>
          <w:lang w:eastAsia="hr-HR"/>
        </w:rPr>
        <w:t xml:space="preserve"> </w:t>
      </w:r>
      <w:r w:rsidRPr="005D2327">
        <w:rPr>
          <w:rFonts w:eastAsia="Times New Roman" w:hAnsi="Times New Roman" w:ascii="Times New Roman"/>
          <w:sz w:val="24"/>
          <w:szCs w:val="24"/>
          <w:lang w:eastAsia="hr-HR"/>
        </w:rPr>
        <w:t>23900011300002746, p</w:t>
      </w:r>
      <w:r w:rsidRPr="005D2327">
        <w:rPr>
          <w:rFonts w:eastAsia="Times New Roman" w:hAnsi="Times New Roman" w:ascii="Times New Roman"/>
          <w:bCs/>
          <w:color w:val="000000"/>
          <w:sz w:val="24"/>
          <w:szCs w:val="24"/>
          <w:lang w:eastAsia="hr-HR"/>
        </w:rPr>
        <w:t>oziv na broj odobrenja:</w:t>
      </w:r>
      <w:r w:rsidRPr="005D2327">
        <w:rPr>
          <w:rFonts w:eastAsia="Times New Roman" w:hAnsi="Times New Roman" w:ascii="Times New Roman"/>
          <w:color w:val="000000"/>
          <w:sz w:val="24"/>
          <w:szCs w:val="24"/>
          <w:lang w:eastAsia="hr-HR"/>
        </w:rPr>
        <w:t xml:space="preserve">  </w:t>
      </w:r>
      <w:r w:rsidRPr="005D2327">
        <w:rPr>
          <w:rFonts w:eastAsia="Times New Roman" w:hAnsi="Times New Roman" w:ascii="Times New Roman"/>
          <w:sz w:val="24"/>
          <w:szCs w:val="24"/>
          <w:lang w:eastAsia="hr-HR"/>
        </w:rPr>
        <w:t>220</w:t>
      </w:r>
      <w:r w:rsidR="00863B3B" w:rsidRPr="005D2327">
        <w:rPr>
          <w:rFonts w:eastAsia="Times New Roman" w:hAnsi="Times New Roman" w:ascii="Times New Roman"/>
          <w:sz w:val="24"/>
          <w:szCs w:val="24"/>
          <w:lang w:eastAsia="hr-HR"/>
        </w:rPr>
        <w:t>4</w:t>
      </w:r>
      <w:r w:rsidR="004E117D">
        <w:rPr>
          <w:rFonts w:eastAsia="Times New Roman" w:hAnsi="Times New Roman" w:ascii="Times New Roman"/>
          <w:sz w:val="24"/>
          <w:szCs w:val="24"/>
          <w:lang w:eastAsia="hr-HR"/>
        </w:rPr>
        <w:t>2</w:t>
      </w:r>
      <w:r w:rsidR="00863B3B" w:rsidRPr="005D2327">
        <w:rPr>
          <w:rFonts w:eastAsia="Times New Roman" w:hAnsi="Times New Roman" w:ascii="Times New Roman"/>
          <w:sz w:val="24"/>
          <w:szCs w:val="24"/>
          <w:lang w:eastAsia="hr-HR"/>
        </w:rPr>
        <w:t>9</w:t>
      </w:r>
      <w:r w:rsidRPr="005D2327">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5D2327">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5D2327">
        <w:rPr>
          <w:rFonts w:eastAsia="Times New Roman" w:hAnsi="Times New Roman" w:ascii="Times New Roman"/>
          <w:sz w:val="24"/>
          <w:szCs w:val="24"/>
          <w:lang w:eastAsia="hr-HR"/>
        </w:rPr>
        <w:tab/>
        <w:t xml:space="preserve">2. Nalaže se direktoru dužnika </w:t>
      </w:r>
      <w:r w:rsidR="004E117D" w:rsidRPr="004E117D">
        <w:rPr>
          <w:rFonts w:eastAsia="Times New Roman" w:hAnsi="Times New Roman" w:ascii="Times New Roman"/>
          <w:color w:val="000000"/>
          <w:sz w:val="24"/>
          <w:szCs w:val="24"/>
        </w:rPr>
        <w:t xml:space="preserve">PANIĆ-TEAM j.d.o.o., Čakovec, Andrije Mohorovičića 5, </w:t>
      </w:r>
      <w:r w:rsidR="004E117D" w:rsidRPr="004E117D">
        <w:rPr>
          <w:rFonts w:eastAsia="Times New Roman" w:hAnsi="Times New Roman" w:ascii="Times New Roman"/>
          <w:sz w:val="24"/>
          <w:szCs w:val="24"/>
          <w:lang w:eastAsia="hr-HR"/>
        </w:rPr>
        <w:t>Mirku Paniću iz Čakovca, Mihovljanska 27</w:t>
      </w:r>
      <w:r w:rsidR="004E117D" w:rsidRPr="004E117D">
        <w:rPr>
          <w:rFonts w:eastAsia="Times New Roman" w:hAnsi="Times New Roman" w:ascii="Times New Roman"/>
          <w:sz w:val="24"/>
          <w:szCs w:val="24"/>
        </w:rPr>
        <w:t>, OIB: 11761536967</w:t>
      </w:r>
      <w:r w:rsidR="004E117D">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ovog suda broj: HR40 23900011300002754 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863B3B" w:rsidRPr="005D2327">
        <w:rPr>
          <w:rFonts w:eastAsia="Times New Roman" w:hAnsi="Times New Roman" w:ascii="Times New Roman"/>
          <w:sz w:val="24"/>
          <w:szCs w:val="24"/>
          <w:lang w:eastAsia="hr-HR"/>
        </w:rPr>
        <w:t>4</w:t>
      </w:r>
      <w:r w:rsidR="004E117D">
        <w:rPr>
          <w:rFonts w:eastAsia="Times New Roman" w:hAnsi="Times New Roman" w:ascii="Times New Roman"/>
          <w:sz w:val="24"/>
          <w:szCs w:val="24"/>
          <w:lang w:eastAsia="hr-HR"/>
        </w:rPr>
        <w:t>2</w:t>
      </w:r>
      <w:r w:rsidR="00863B3B" w:rsidRPr="005D2327">
        <w:rPr>
          <w:rFonts w:eastAsia="Times New Roman" w:hAnsi="Times New Roman" w:ascii="Times New Roman"/>
          <w:sz w:val="24"/>
          <w:szCs w:val="24"/>
          <w:lang w:eastAsia="hr-HR"/>
        </w:rPr>
        <w:t>9</w:t>
      </w:r>
      <w:r w:rsidRPr="005D2327">
        <w:rPr>
          <w:rFonts w:eastAsia="Times New Roman" w:hAnsi="Times New Roman" w:ascii="Times New Roman"/>
          <w:sz w:val="24"/>
          <w:szCs w:val="24"/>
          <w:lang w:eastAsia="hr-HR"/>
        </w:rPr>
        <w:t xml:space="preserve">18 uplati iznos predujma za namirenje troškova stečajnog postupka u iznosu od </w:t>
      </w:r>
      <w:r w:rsidR="004E117D">
        <w:rPr>
          <w:rFonts w:eastAsia="Times New Roman" w:hAnsi="Times New Roman" w:ascii="Times New Roman"/>
          <w:sz w:val="24"/>
          <w:szCs w:val="24"/>
          <w:lang w:eastAsia="hr-HR"/>
        </w:rPr>
        <w:t>6.777,00</w:t>
      </w:r>
      <w:r w:rsidRPr="005D2327">
        <w:rPr>
          <w:rFonts w:eastAsia="Times New Roman" w:hAnsi="Times New Roman" w:ascii="Times New Roman"/>
          <w:sz w:val="24"/>
          <w:szCs w:val="24"/>
          <w:lang w:eastAsia="hr-HR"/>
        </w:rPr>
        <w:t xml:space="preserve">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 dužnika</w:t>
      </w:r>
      <w:r w:rsidR="004E117D">
        <w:rPr>
          <w:rFonts w:eastAsia="Times New Roman" w:hAnsi="Times New Roman" w:ascii="Times New Roman"/>
          <w:sz w:val="24"/>
          <w:szCs w:val="24"/>
          <w:lang w:eastAsia="hr-HR"/>
        </w:rPr>
        <w:t xml:space="preserve"> </w:t>
      </w:r>
      <w:r w:rsidR="004E117D" w:rsidRPr="004E117D">
        <w:rPr>
          <w:rFonts w:eastAsia="Times New Roman" w:hAnsi="Times New Roman" w:ascii="Times New Roman"/>
          <w:sz w:val="24"/>
          <w:szCs w:val="24"/>
          <w:lang w:eastAsia="hr-HR"/>
        </w:rPr>
        <w:t>Mirk</w:t>
      </w:r>
      <w:r w:rsidR="004E117D">
        <w:rPr>
          <w:rFonts w:eastAsia="Times New Roman" w:hAnsi="Times New Roman" w:ascii="Times New Roman"/>
          <w:sz w:val="24"/>
          <w:szCs w:val="24"/>
          <w:lang w:eastAsia="hr-HR"/>
        </w:rPr>
        <w:t>o</w:t>
      </w:r>
      <w:r w:rsidR="004E117D" w:rsidRPr="004E117D">
        <w:rPr>
          <w:rFonts w:eastAsia="Times New Roman" w:hAnsi="Times New Roman" w:ascii="Times New Roman"/>
          <w:sz w:val="24"/>
          <w:szCs w:val="24"/>
          <w:lang w:eastAsia="hr-HR"/>
        </w:rPr>
        <w:t xml:space="preserve"> Panić iz Čakovca, Mihovljanska 27</w:t>
      </w:r>
      <w:r w:rsidR="004E117D" w:rsidRPr="004E117D">
        <w:rPr>
          <w:rFonts w:eastAsia="Times New Roman" w:hAnsi="Times New Roman" w:ascii="Times New Roman"/>
          <w:sz w:val="24"/>
          <w:szCs w:val="24"/>
        </w:rPr>
        <w:t>, OIB: 11761536967</w:t>
      </w:r>
      <w:r w:rsidR="00863B3B">
        <w:rPr>
          <w:rFonts w:eastAsia="Times New Roman" w:hAnsi="Times New Roman" w:ascii="Times New Roman"/>
          <w:sz w:val="24"/>
          <w:szCs w:val="24"/>
        </w:rPr>
        <w:t xml:space="preserve"> </w:t>
      </w:r>
      <w:r w:rsidRPr="00114EB4">
        <w:rPr>
          <w:rFonts w:eastAsia="Times New Roman" w:hAnsi="Times New Roman" w:ascii="Times New Roman"/>
          <w:sz w:val="24"/>
          <w:szCs w:val="24"/>
          <w:lang w:eastAsia="hr-HR"/>
        </w:rPr>
        <w:t>ne plati predujam u propisanom roku, na odgovarajući način, primijenit će se pravila o prisilnoj naplati novčane kazne u parničnom postupku.</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4E117D">
        <w:rPr>
          <w:rFonts w:eastAsia="Times New Roman" w:hAnsi="Times New Roman" w:ascii="Times New Roman"/>
          <w:sz w:val="24"/>
          <w:szCs w:val="24"/>
          <w:lang w:eastAsia="hr-HR"/>
        </w:rPr>
        <w:t>30</w:t>
      </w:r>
      <w:r w:rsidRPr="00AF5E3C">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4E117D">
        <w:rPr>
          <w:rFonts w:eastAsia="Times New Roman" w:hAnsi="Times New Roman" w:ascii="Times New Roman"/>
          <w:sz w:val="24"/>
          <w:szCs w:val="24"/>
          <w:lang w:eastAsia="hr-HR"/>
        </w:rPr>
        <w:t>16.725,82</w:t>
      </w:r>
      <w:r w:rsidRPr="00AF5E3C">
        <w:rPr>
          <w:rFonts w:eastAsia="Times New Roman" w:hAnsi="Times New Roman" w:ascii="Times New Roman"/>
          <w:sz w:val="24"/>
          <w:szCs w:val="24"/>
          <w:lang w:eastAsia="hr-HR"/>
        </w:rPr>
        <w:t xml:space="preserve"> kn te da dužnik ima </w:t>
      </w:r>
      <w:r w:rsidR="004E117D">
        <w:rPr>
          <w:rFonts w:eastAsia="Times New Roman" w:hAnsi="Times New Roman" w:ascii="Times New Roman"/>
          <w:sz w:val="24"/>
          <w:szCs w:val="24"/>
          <w:lang w:eastAsia="hr-HR"/>
        </w:rPr>
        <w:t>2</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zaposlenih</w:t>
      </w:r>
      <w:r w:rsidRPr="00AF5E3C">
        <w:rPr>
          <w:rFonts w:eastAsia="Times New Roman" w:hAnsi="Times New Roman" w:ascii="Times New Roman"/>
          <w:sz w:val="24"/>
          <w:szCs w:val="24"/>
          <w:lang w:eastAsia="hr-HR"/>
        </w:rPr>
        <w:t>.</w:t>
      </w:r>
    </w:p>
    <w:p w:rsidRDefault="00E3421D" w:rsidP="00114EB4" w:rsidR="00E3421D">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14EB4" w:rsidP="00114EB4" w:rsidR="00114EB4">
      <w:pPr>
        <w:spacing w:lineRule="auto" w:line="240" w:after="0"/>
        <w:ind w:firstLine="708"/>
        <w:jc w:val="both"/>
        <w:rPr>
          <w:rFonts w:eastAsia="Times New Roman" w:hAnsi="Times New Roman" w:ascii="Times New Roman"/>
          <w:sz w:val="24"/>
          <w:szCs w:val="24"/>
          <w:lang w:eastAsia="hr-HR"/>
        </w:rPr>
      </w:pPr>
      <w:r w:rsidRPr="009429C6">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C44F9" w:rsidP="00114EB4" w:rsidR="00EC44F9">
      <w:pPr>
        <w:spacing w:lineRule="auto" w:line="240" w:after="0"/>
        <w:ind w:firstLine="708"/>
        <w:jc w:val="both"/>
        <w:rPr>
          <w:rFonts w:eastAsia="Times New Roman" w:hAnsi="Times New Roman" w:ascii="Times New Roman"/>
          <w:sz w:val="24"/>
          <w:szCs w:val="24"/>
          <w:lang w:eastAsia="hr-HR"/>
        </w:rPr>
      </w:pPr>
    </w:p>
    <w:p w:rsidRDefault="00EC44F9" w:rsidP="00114EB4" w:rsidR="00EC44F9" w:rsidRPr="009429C6">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Iz predmetnog prijedloga za otvaranje stečajnog postupka vidljivo je da je Financijska agencija u smislu čl. 112. SZ-a na ime predujma za namirenje troškova stečajnog postupka zaplijenila novčana sredstva dužnika u iznosu od </w:t>
      </w:r>
      <w:r w:rsidR="004E117D">
        <w:rPr>
          <w:rFonts w:eastAsia="Times New Roman" w:hAnsi="Times New Roman" w:ascii="Times New Roman"/>
          <w:sz w:val="24"/>
          <w:szCs w:val="24"/>
          <w:lang w:eastAsia="hr-HR"/>
        </w:rPr>
        <w:t>873,00</w:t>
      </w:r>
      <w:r>
        <w:rPr>
          <w:rFonts w:eastAsia="Times New Roman" w:hAnsi="Times New Roman" w:ascii="Times New Roman"/>
          <w:sz w:val="24"/>
          <w:szCs w:val="24"/>
          <w:lang w:eastAsia="hr-HR"/>
        </w:rPr>
        <w:t xml:space="preserve"> kn. Posljedično tome sukladno čl. 114. st. 2. SZ-a umanjena je za</w:t>
      </w:r>
      <w:r w:rsidR="004E117D">
        <w:rPr>
          <w:rFonts w:eastAsia="Times New Roman" w:hAnsi="Times New Roman" w:ascii="Times New Roman"/>
          <w:sz w:val="24"/>
          <w:szCs w:val="24"/>
          <w:lang w:eastAsia="hr-HR"/>
        </w:rPr>
        <w:t xml:space="preserve"> navedeni iznos obveza direktora</w:t>
      </w:r>
      <w:r>
        <w:rPr>
          <w:rFonts w:eastAsia="Times New Roman" w:hAnsi="Times New Roman" w:ascii="Times New Roman"/>
          <w:sz w:val="24"/>
          <w:szCs w:val="24"/>
          <w:lang w:eastAsia="hr-HR"/>
        </w:rPr>
        <w:t xml:space="preserve"> dužnika na plaćanje trošk</w:t>
      </w:r>
      <w:r w:rsidR="004E117D">
        <w:rPr>
          <w:rFonts w:eastAsia="Times New Roman" w:hAnsi="Times New Roman" w:ascii="Times New Roman"/>
          <w:sz w:val="24"/>
          <w:szCs w:val="24"/>
          <w:lang w:eastAsia="hr-HR"/>
        </w:rPr>
        <w:t>ova postupka, odnosno direktoru</w:t>
      </w:r>
      <w:r>
        <w:rPr>
          <w:rFonts w:eastAsia="Times New Roman" w:hAnsi="Times New Roman" w:ascii="Times New Roman"/>
          <w:sz w:val="24"/>
          <w:szCs w:val="24"/>
          <w:lang w:eastAsia="hr-HR"/>
        </w:rPr>
        <w:t xml:space="preserve"> je naložena platež iznosa od </w:t>
      </w:r>
      <w:r w:rsidR="004E117D">
        <w:rPr>
          <w:rFonts w:eastAsia="Times New Roman" w:hAnsi="Times New Roman" w:ascii="Times New Roman"/>
          <w:sz w:val="24"/>
          <w:szCs w:val="24"/>
          <w:lang w:eastAsia="hr-HR"/>
        </w:rPr>
        <w:t>6.777,00</w:t>
      </w:r>
      <w:r>
        <w:rPr>
          <w:rFonts w:eastAsia="Times New Roman" w:hAnsi="Times New Roman" w:ascii="Times New Roman"/>
          <w:sz w:val="24"/>
          <w:szCs w:val="24"/>
          <w:lang w:eastAsia="hr-HR"/>
        </w:rPr>
        <w:t xml:space="preserve"> kn.</w:t>
      </w:r>
    </w:p>
    <w:p w:rsidRDefault="00114EB4" w:rsidP="00114EB4" w:rsidR="00114EB4" w:rsidRPr="00114EB4">
      <w:pPr>
        <w:spacing w:lineRule="auto" w:line="240" w:after="0"/>
        <w:jc w:val="both"/>
        <w:rPr>
          <w:rFonts w:hAnsi="Times New Roman" w:ascii="Times New Roman"/>
          <w:sz w:val="24"/>
          <w:szCs w:val="24"/>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4E117D">
        <w:rPr>
          <w:rFonts w:eastAsia="Times New Roman" w:hAnsi="Times New Roman" w:ascii="Times New Roman"/>
          <w:sz w:val="24"/>
          <w:szCs w:val="24"/>
          <w:lang w:eastAsia="hr-HR"/>
        </w:rPr>
        <w:t>6</w:t>
      </w:r>
      <w:r w:rsidRPr="00800A21">
        <w:rPr>
          <w:rFonts w:eastAsia="Times New Roman" w:hAnsi="Times New Roman" w:ascii="Times New Roman"/>
          <w:sz w:val="24"/>
          <w:szCs w:val="24"/>
          <w:lang w:eastAsia="hr-HR"/>
        </w:rPr>
        <w:t xml:space="preserve">. </w:t>
      </w:r>
      <w:r w:rsidR="004E117D">
        <w:rPr>
          <w:rFonts w:eastAsia="Times New Roman" w:hAnsi="Times New Roman" w:ascii="Times New Roman"/>
          <w:sz w:val="24"/>
          <w:szCs w:val="24"/>
          <w:lang w:eastAsia="hr-HR"/>
        </w:rPr>
        <w:t>studenog</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EF6EA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114EB4" w:rsidP="00114EB4" w:rsidR="004E117D" w:rsidRPr="00114EB4">
      <w:pPr>
        <w:spacing w:lineRule="auto" w:line="240" w:after="0"/>
        <w:ind w:firstLine="708"/>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F5E3C"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direktor dužnika:</w:t>
      </w:r>
      <w:r w:rsidR="00114EB4" w:rsidRPr="00114EB4">
        <w:rPr>
          <w:rFonts w:eastAsia="Times New Roman" w:hAnsi="Times New Roman" w:ascii="Times New Roman"/>
          <w:sz w:val="24"/>
          <w:szCs w:val="24"/>
          <w:lang w:eastAsia="hr-HR"/>
        </w:rPr>
        <w:t xml:space="preserve"> </w:t>
      </w:r>
      <w:r w:rsidRPr="00AF5E3C">
        <w:rPr>
          <w:rFonts w:eastAsia="Times New Roman" w:hAnsi="Times New Roman" w:ascii="Times New Roman"/>
          <w:sz w:val="24"/>
          <w:szCs w:val="24"/>
          <w:lang w:eastAsia="hr-HR"/>
        </w:rPr>
        <w:t xml:space="preserve"> </w:t>
      </w:r>
      <w:r w:rsidR="004E117D" w:rsidRPr="004E117D">
        <w:rPr>
          <w:rFonts w:eastAsia="Times New Roman" w:hAnsi="Times New Roman" w:ascii="Times New Roman"/>
          <w:sz w:val="24"/>
          <w:szCs w:val="24"/>
          <w:lang w:eastAsia="hr-HR"/>
        </w:rPr>
        <w:t>Mirk</w:t>
      </w:r>
      <w:r w:rsidR="004E117D">
        <w:rPr>
          <w:rFonts w:eastAsia="Times New Roman" w:hAnsi="Times New Roman" w:ascii="Times New Roman"/>
          <w:sz w:val="24"/>
          <w:szCs w:val="24"/>
          <w:lang w:eastAsia="hr-HR"/>
        </w:rPr>
        <w:t>o</w:t>
      </w:r>
      <w:r w:rsidR="004E117D" w:rsidRPr="004E117D">
        <w:rPr>
          <w:rFonts w:eastAsia="Times New Roman" w:hAnsi="Times New Roman" w:ascii="Times New Roman"/>
          <w:sz w:val="24"/>
          <w:szCs w:val="24"/>
          <w:lang w:eastAsia="hr-HR"/>
        </w:rPr>
        <w:t xml:space="preserve"> Panić iz Čakovca, Mihovljanska 27</w:t>
      </w:r>
    </w:p>
    <w:p w:rsidRDefault="00114EB4" w:rsidP="0009785E" w:rsidR="00DF6C31" w:rsidRPr="0009785E">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 e-</w:t>
      </w:r>
      <w:r>
        <w:rPr>
          <w:rFonts w:eastAsia="Times New Roman" w:hAnsi="Times New Roman" w:ascii="Times New Roman"/>
          <w:sz w:val="24"/>
          <w:szCs w:val="24"/>
          <w:lang w:eastAsia="hr-HR"/>
        </w:rPr>
        <w:t>O</w:t>
      </w:r>
      <w:r w:rsidRPr="00114EB4">
        <w:rPr>
          <w:rFonts w:eastAsia="Times New Roman" w:hAnsi="Times New Roman" w:ascii="Times New Roman"/>
          <w:sz w:val="24"/>
          <w:szCs w:val="24"/>
          <w:lang w:eastAsia="hr-HR"/>
        </w:rPr>
        <w:t>glasna ploča</w:t>
      </w:r>
    </w:p>
    <w:sectPr w:rsidSect="002473A7"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BB42DB" w:rsidRPr="00BB42DB">
      <w:rPr>
        <w:rFonts w:hAnsi="Times New Roman" w:ascii="Times New Roman"/>
        <w:bCs/>
        <w:noProof/>
        <w:sz w:val="24"/>
        <w:szCs w:val="24"/>
      </w:rPr>
      <w:t>Poslovni broj: 10 St-429/2018-5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BB42DB">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4207D"/>
    <w:rsid w:val="00087C43"/>
    <w:rsid w:val="0009785E"/>
    <w:rsid w:val="000B7AC1"/>
    <w:rsid w:val="000D36A2"/>
    <w:rsid w:val="00100133"/>
    <w:rsid w:val="001139DB"/>
    <w:rsid w:val="00114EB4"/>
    <w:rsid w:val="00166DE1"/>
    <w:rsid w:val="00194888"/>
    <w:rsid w:val="001F6DF0"/>
    <w:rsid w:val="002322F7"/>
    <w:rsid w:val="00237FCE"/>
    <w:rsid w:val="002473A7"/>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50291"/>
    <w:rsid w:val="0049749B"/>
    <w:rsid w:val="004A0BD1"/>
    <w:rsid w:val="004A29AB"/>
    <w:rsid w:val="004D5A58"/>
    <w:rsid w:val="004E117D"/>
    <w:rsid w:val="004E1C60"/>
    <w:rsid w:val="00501147"/>
    <w:rsid w:val="00513553"/>
    <w:rsid w:val="00514316"/>
    <w:rsid w:val="005171C0"/>
    <w:rsid w:val="00590343"/>
    <w:rsid w:val="005D2327"/>
    <w:rsid w:val="005E1D89"/>
    <w:rsid w:val="005F633B"/>
    <w:rsid w:val="00685195"/>
    <w:rsid w:val="006F7BE7"/>
    <w:rsid w:val="00741600"/>
    <w:rsid w:val="00757A30"/>
    <w:rsid w:val="007802E2"/>
    <w:rsid w:val="0078483D"/>
    <w:rsid w:val="0078776D"/>
    <w:rsid w:val="007A409A"/>
    <w:rsid w:val="007B18F5"/>
    <w:rsid w:val="00800A21"/>
    <w:rsid w:val="00863B3B"/>
    <w:rsid w:val="008659E3"/>
    <w:rsid w:val="008A6557"/>
    <w:rsid w:val="008C4EFB"/>
    <w:rsid w:val="008D05FD"/>
    <w:rsid w:val="00923028"/>
    <w:rsid w:val="0092437B"/>
    <w:rsid w:val="009429C6"/>
    <w:rsid w:val="00957093"/>
    <w:rsid w:val="0096157B"/>
    <w:rsid w:val="0096563D"/>
    <w:rsid w:val="00975368"/>
    <w:rsid w:val="00987F31"/>
    <w:rsid w:val="00994A3F"/>
    <w:rsid w:val="009F3041"/>
    <w:rsid w:val="00A31425"/>
    <w:rsid w:val="00A31587"/>
    <w:rsid w:val="00A65E60"/>
    <w:rsid w:val="00A948FF"/>
    <w:rsid w:val="00AA1295"/>
    <w:rsid w:val="00AF28D9"/>
    <w:rsid w:val="00AF5E3C"/>
    <w:rsid w:val="00B00B9A"/>
    <w:rsid w:val="00B43087"/>
    <w:rsid w:val="00B43741"/>
    <w:rsid w:val="00B92B86"/>
    <w:rsid w:val="00BA37EC"/>
    <w:rsid w:val="00BB42DB"/>
    <w:rsid w:val="00BB5A6E"/>
    <w:rsid w:val="00BC5568"/>
    <w:rsid w:val="00C039CC"/>
    <w:rsid w:val="00C42AD6"/>
    <w:rsid w:val="00C470B6"/>
    <w:rsid w:val="00C50709"/>
    <w:rsid w:val="00CB0DAC"/>
    <w:rsid w:val="00CE3864"/>
    <w:rsid w:val="00D06C64"/>
    <w:rsid w:val="00D228AD"/>
    <w:rsid w:val="00D43FE4"/>
    <w:rsid w:val="00D50D29"/>
    <w:rsid w:val="00D52050"/>
    <w:rsid w:val="00D67C83"/>
    <w:rsid w:val="00D94208"/>
    <w:rsid w:val="00DB5D1B"/>
    <w:rsid w:val="00DC66A8"/>
    <w:rsid w:val="00DC70E5"/>
    <w:rsid w:val="00DF6C31"/>
    <w:rsid w:val="00E3421D"/>
    <w:rsid w:val="00E349A5"/>
    <w:rsid w:val="00E95E7D"/>
    <w:rsid w:val="00E97599"/>
    <w:rsid w:val="00EC15A5"/>
    <w:rsid w:val="00EC2381"/>
    <w:rsid w:val="00EC44F9"/>
    <w:rsid w:val="00EF6EA9"/>
    <w:rsid w:val="00F12359"/>
    <w:rsid w:val="00F46F57"/>
    <w:rsid w:val="00F621D5"/>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B42DB"/>
    <w:rPr>
      <w:color w:val="808080"/>
      <w:bdr w:space="0" w:sz="0" w:color="auto" w:val="none"/>
      <w:shd w:fill="auto" w:color="auto" w:val="clear"/>
    </w:rPr>
  </w:style>
  <w:style w:customStyle="true" w:styleId="eSPISCCParagraphDefaultFont" w:type="character">
    <w:name w:val="eSPIS_CC_Paragraph Default Font"/>
    <w:basedOn w:val="Zadanifontodlomka"/>
    <w:rsid w:val="00BB42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B42D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B42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42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B42DB"/>
    <w:rPr>
      <w:color w:val="808080"/>
      <w:bdr w:color="auto" w:space="0" w:sz="0" w:val="none"/>
      <w:shd w:color="auto" w:fill="auto" w:val="clear"/>
    </w:rPr>
  </w:style>
  <w:style w:customStyle="1" w:styleId="eSPISCCParagraphDefaultFont" w:type="character">
    <w:name w:val="eSPIS_CC_Paragraph Default Font"/>
    <w:basedOn w:val="Zadanifontodlomka"/>
    <w:rsid w:val="00BB42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B42D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B42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42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2018.</izvorni_sadrzaj>
    <derivirana_varijabla naziv="DomainObject.Predmet.DatumOsnivanja_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St-429/2018</izvorni_sadrzaj>
    <derivirana_varijabla naziv="DomainObject.Predmet.OznakaBroj_1">St-429/2018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PANIĆ-TEAM jednostavno društvo s ograničenom odgovornošću za proizvodnju drvenih peleta i briketa zastupanog po punomoćniku Mirko Panić</izvorni_sadrzaj>
    <derivirana_varijabla naziv="DomainObject.Predmet.ProtustrankaFormated_1">  PANIĆ-TEAM jednostavno društvo s ograničenom odgovornošću za proizvodnju drvenih peleta i briketa zastupanog po punomoćniku Mirko Panić</derivirana_varijabla>
  </DomainObject.Predmet.ProtustrankaFormated>
  <DomainObject.Predmet.ProtustrankaFormatedOIB>
    <izvorni_sadrzaj>  PANIĆ-TEAM jednostavno društvo s ograničenom odgovornošću za proizvodnju drvenih peleta i briketa, OIB 82600862733 zastupanog po punomoćniku Mirko Panić</izvorni_sadrzaj>
    <derivirana_varijabla naziv="DomainObject.Predmet.ProtustrankaFormatedOIB_1">  PANIĆ-TEAM jednostavno društvo s ograničenom odgovornošću za proizvodnju drvenih peleta i briketa, OIB 82600862733 zastupanog po punomoćniku Mirko Panić</derivirana_varijabla>
  </DomainObject.Predmet.ProtustrankaFormatedOIB>
  <DomainObject.Predmet.ProtustrankaFormatedWithAdress>
    <izvorni_sadrzaj> PANIĆ-TEAM jednostavno društvo s ograničenom odgovornošću za proizvodnju drvenih peleta i briketa, Andrije Mohorovičića 5, 40000 Čakovec zastupanog po punomoćniku Mirko Panić</izvorni_sadrzaj>
    <derivirana_varijabla naziv="DomainObject.Predmet.ProtustrankaFormatedWithAdress_1"> PANIĆ-TEAM jednostavno društvo s ograničenom odgovornošću za proizvodnju drvenih peleta i briketa, Andrije Mohorovičića 5, 40000 Čakovec zastupanog po punomoćniku Mirko Panić</derivirana_varijabla>
  </DomainObject.Predmet.ProtustrankaFormatedWithAdress>
  <DomainObject.Predmet.ProtustrankaFormatedWithAdressOIB>
    <izvorni_sadrzaj> PANIĆ-TEAM jednostavno društvo s ograničenom odgovornošću za proizvodnju drvenih peleta i briketa, OIB 82600862733, Andrije Mohorovičića 5, 40000 Čakovec zastupanog po punomoćniku Mirko Panić</izvorni_sadrzaj>
    <derivirana_varijabla naziv="DomainObject.Predmet.ProtustrankaFormatedWithAdressOIB_1"> PANIĆ-TEAM jednostavno društvo s ograničenom odgovornošću za proizvodnju drvenih peleta i briketa, OIB 82600862733, Andrije Mohorovičića 5, 40000 Čakovec zastupanog po punomoćniku Mirko Panić</derivirana_varijabla>
  </DomainObject.Predmet.ProtustrankaFormatedWithAdressOIB>
  <DomainObject.Predmet.ProtustrankaWithAdress>
    <izvorni_sadrzaj>PANIĆ-TEAM jednostavno društvo s ograničenom odgovornošću za proizvodnju drvenih peleta i briketa Andrije Mohorovičića 5, 40000 Čakovec</izvorni_sadrzaj>
    <derivirana_varijabla naziv="DomainObject.Predmet.ProtustrankaWithAdress_1">PANIĆ-TEAM jednostavno društvo s ograničenom odgovornošću za proizvodnju drvenih peleta i briketa Andrije Mohorovičića 5, 40000 Čakovec</derivirana_varijabla>
  </DomainObject.Predmet.ProtustrankaWithAdress>
  <DomainObject.Predmet.ProtustrankaWithAdressOIB>
    <izvorni_sadrzaj>PANIĆ-TEAM jednostavno društvo s ograničenom odgovornošću za proizvodnju drvenih peleta i briketa, OIB 82600862733, Andrije Mohorovičića 5, 40000 Čakovec</izvorni_sadrzaj>
    <derivirana_varijabla naziv="DomainObject.Predmet.ProtustrankaWithAdressOIB_1">PANIĆ-TEAM jednostavno društvo s ograničenom odgovornošću za proizvodnju drvenih peleta i briketa, OIB 82600862733, Andrije Mohorovičića 5, 40000 Čakovec</derivirana_varijabla>
  </DomainObject.Predmet.ProtustrankaWithAdressOIB>
  <DomainObject.Predmet.ProtustrankaNazivFormated>
    <izvorni_sadrzaj>PANIĆ-TEAM jednostavno društvo s ograničenom odgovornošću za proizvodnju drvenih peleta i briketa</izvorni_sadrzaj>
    <derivirana_varijabla naziv="DomainObject.Predmet.ProtustrankaNazivFormated_1">PANIĆ-TEAM jednostavno društvo s ograničenom odgovornošću za proizvodnju drvenih peleta i briketa</derivirana_varijabla>
  </DomainObject.Predmet.ProtustrankaNazivFormated>
  <DomainObject.Predmet.ProtustrankaNazivFormatedOIB>
    <izvorni_sadrzaj>PANIĆ-TEAM jednostavno društvo s ograničenom odgovornošću za proizvodnju drvenih peleta i briketa, OIB 82600862733</izvorni_sadrzaj>
    <derivirana_varijabla naziv="DomainObject.Predmet.ProtustrankaNazivFormatedOIB_1">PANIĆ-TEAM jednostavno društvo s ograničenom odgovornošću za proizvodnju drvenih peleta i briketa, OIB 82600862733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16725.82</izvorni_sadrzaj>
    <derivirana_varijabla naziv="DomainObject.Predmet.TrenutnaVrijednost_1">16725.82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PANIĆ-TEAM jednostavno društvo s ograničenom odgovornošću za proizvodnju drvenih peleta i briketa zastupanog po punomoćniku Mirko Panić</item>
    </izvorni_sadrzaj>
    <derivirana_varijabla naziv="DomainObject.Predmet.ProtuStrankaListFormated_1">
      <item>PANIĆ-TEAM jednostavno društvo s ograničenom odgovornošću za proizvodnju drvenih peleta i briketa zastupanog po punomoćniku Mirko Panić</item>
    </derivirana_varijabla>
  </DomainObject.Predmet.ProtuStrankaListFormated>
  <DomainObject.Predmet.ProtuStrankaListFormatedOIB>
    <izvorni_sadrzaj>
      <item>PANIĆ-TEAM jednostavno društvo s ograničenom odgovornošću za proizvodnju drvenih peleta i briketa, OIB 82600862733 zastupanog po punomoćniku Mirko Panić</item>
    </izvorni_sadrzaj>
    <derivirana_varijabla naziv="DomainObject.Predmet.ProtuStrankaListFormatedOIB_1">
      <item>PANIĆ-TEAM jednostavno društvo s ograničenom odgovornošću za proizvodnju drvenih peleta i briketa, OIB 82600862733 zastupanog po punomoćniku Mirko Panić</item>
    </derivirana_varijabla>
  </DomainObject.Predmet.ProtuStrankaListFormatedOIB>
  <DomainObject.Predmet.ProtuStrankaListFormatedWithAdress>
    <izvorni_sadrzaj>
      <item>PANIĆ-TEAM jednostavno društvo s ograničenom odgovornošću za proizvodnju drvenih peleta i briketa, Andrije Mohorovičića 5, 40000 Čakovec zastupanog po punomoćniku Mirko Panić</item>
    </izvorni_sadrzaj>
    <derivirana_varijabla naziv="DomainObject.Predmet.ProtuStrankaListFormatedWithAdress_1">
      <item>PANIĆ-TEAM jednostavno društvo s ograničenom odgovornošću za proizvodnju drvenih peleta i briketa, Andrije Mohorovičića 5, 40000 Čakovec zastupanog po punomoćniku Mirko Panić</item>
    </derivirana_varijabla>
  </DomainObject.Predmet.ProtuStrankaListFormatedWithAdress>
  <DomainObject.Predmet.ProtuStrankaListFormatedWithAdressOIB>
    <izvorni_sadrzaj>
      <item>PANIĆ-TEAM jednostavno društvo s ograničenom odgovornošću za proizvodnju drvenih peleta i briketa, OIB 82600862733, Andrije Mohorovičića 5, 40000 Čakovec zastupanog po punomoćniku Mirko Panić</item>
    </izvorni_sadrzaj>
    <derivirana_varijabla naziv="DomainObject.Predmet.ProtuStrankaListFormatedWithAdressOIB_1">
      <item>PANIĆ-TEAM jednostavno društvo s ograničenom odgovornošću za proizvodnju drvenih peleta i briketa, OIB 82600862733, Andrije Mohorovičića 5, 40000 Čakovec zastupanog po punomoćniku Mirko Panić</item>
    </derivirana_varijabla>
  </DomainObject.Predmet.ProtuStrankaListFormatedWithAdressOIB>
  <DomainObject.Predmet.ProtuStrankaListNazivFormated>
    <izvorni_sadrzaj>
      <item>PANIĆ-TEAM jednostavno društvo s ograničenom odgovornošću za proizvodnju drvenih peleta i briketa</item>
    </izvorni_sadrzaj>
    <derivirana_varijabla naziv="DomainObject.Predmet.ProtuStrankaListNazivFormated_1">
      <item>PANIĆ-TEAM jednostavno društvo s ograničenom odgovornošću za proizvodnju drvenih peleta i briketa</item>
    </derivirana_varijabla>
  </DomainObject.Predmet.ProtuStrankaListNazivFormated>
  <DomainObject.Predmet.ProtuStrankaListNazivFormatedOIB>
    <izvorni_sadrzaj>
      <item>PANIĆ-TEAM jednostavno društvo s ograničenom odgovornošću za proizvodnju drvenih peleta i briketa, OIB 82600862733</item>
    </izvorni_sadrzaj>
    <derivirana_varijabla naziv="DomainObject.Predmet.ProtuStrankaListNazivFormatedOIB_1">
      <item>PANIĆ-TEAM jednostavno društvo s ograničenom odgovornošću za proizvodnju drvenih peleta i briketa, OIB 82600862733</item>
    </derivirana_varijabla>
  </DomainObject.Predmet.ProtuStrankaListNazivFormatedOIB>
  <DomainObject.Predmet.OstaliListFormated>
    <izvorni_sadrzaj>
      <item>Sudski registar</item>
      <item>Mirko Panić punomoćnik sudionika u postupku PANIĆ-TEAM jednostavno društvo s ograničenom odgovornošću za proizvodnju drvenih peleta i briketa</item>
      <item>Županijsko državno odvjetništvo</item>
      <item>Privredna banka Zagreb d.d.</item>
    </izvorni_sadrzaj>
    <derivirana_varijabla naziv="DomainObject.Predmet.OstaliListFormated_1">
      <item>Sudski registar</item>
      <item>Mirko Panić punomoćnik sudionika u postupku PANIĆ-TEAM jednostavno društvo s ograničenom odgovornošću za proizvodnju drvenih peleta i briketa</item>
      <item>Županijsko državno odvjetništvo</item>
      <item>Privredna banka Zagreb d.d.</item>
    </derivirana_varijabla>
  </DomainObject.Predmet.OstaliListFormated>
  <DomainObject.Predmet.OstaliListFormatedOIB>
    <izvorni_sadrzaj>
      <item>Sudski registar</item>
      <item>Mirko Panić, OIB 11761536967 punomoćnik sudionika u postupku PANIĆ-TEAM jednostavno društvo s ograničenom odgovornošću za proizvodnju drvenih peleta i briketa</item>
      <item>Županijsko državno odvjetništvo</item>
      <item>Privredna banka Zagreb d.d.</item>
    </izvorni_sadrzaj>
    <derivirana_varijabla naziv="DomainObject.Predmet.OstaliListFormatedOIB_1">
      <item>Sudski registar</item>
      <item>Mirko Panić, OIB 11761536967 punomoćnik sudionika u postupku PANIĆ-TEAM jednostavno društvo s ograničenom odgovornošću za proizvodnju drvenih peleta i briketa</item>
      <item>Županijsko državno odvjetništvo</item>
      <item>Privredna banka Zagreb d.d.</item>
    </derivirana_varijabla>
  </DomainObject.Predmet.OstaliListFormatedOIB>
  <DomainObject.Predmet.OstaliListFormatedWithAdress>
    <izvorni_sadrzaj>
      <item>Sudski registar</item>
      <item>Mirko Panić, Mihovljanska Ulica 27, 40000 Čakovec punomoćnik sudionika u postupku PANIĆ-TEAM jednostavno društvo s ograničenom odgovornošću za proizvodnju drvenih peleta i briketa</item>
      <item>Županijsko državno odvjetništvo</item>
      <item>Privredna banka Zagreb d.d., Radnička cesta 50, 10000 Zagreb</item>
    </izvorni_sadrzaj>
    <derivirana_varijabla naziv="DomainObject.Predmet.OstaliListFormatedWithAdress_1">
      <item>Sudski registar</item>
      <item>Mirko Panić, Mihovljanska Ulica 27, 40000 Čakovec punomoćnik sudionika u postupku PANIĆ-TEAM jednostavno društvo s ograničenom odgovornošću za proizvodnju drvenih peleta i briketa</item>
      <item>Županijsko državno odvjetništvo</item>
      <item>Privredna banka Zagreb d.d., Radnička cesta 50, 10000 Zagreb</item>
    </derivirana_varijabla>
  </DomainObject.Predmet.OstaliListFormatedWithAdress>
  <DomainObject.Predmet.OstaliListFormatedWithAdressOIB>
    <izvorni_sadrzaj>
      <item>Sudski registar</item>
      <item>Mirko Panić, OIB 11761536967, Mihovljanska Ulica 27, 40000 Čakovec punomoćnik sudionika u postupku PANIĆ-TEAM jednostavno društvo s ograničenom odgovornošću za proizvodnju drvenih peleta i briketa</item>
      <item>Županijsko državno odvjetništvo</item>
      <item>Privredna banka Zagreb d.d., Radnička cesta 50, 10000 Zagreb</item>
    </izvorni_sadrzaj>
    <derivirana_varijabla naziv="DomainObject.Predmet.OstaliListFormatedWithAdressOIB_1">
      <item>Sudski registar</item>
      <item>Mirko Panić, OIB 11761536967, Mihovljanska Ulica 27, 40000 Čakovec punomoćnik sudionika u postupku PANIĆ-TEAM jednostavno društvo s ograničenom odgovornošću za proizvodnju drvenih peleta i briketa</item>
      <item>Županijsko državno odvjetništvo</item>
      <item>Privredna banka Zagreb d.d., Radnička cesta 50, 10000 Zagreb</item>
    </derivirana_varijabla>
  </DomainObject.Predmet.OstaliListFormatedWithAdressOIB>
  <DomainObject.Predmet.OstaliListNazivFormated>
    <izvorni_sadrzaj>
      <item>Sudski registar</item>
      <item>Mirko Panić</item>
      <item>Županijsko državno odvjetništvo</item>
      <item>Privredna banka Zagreb d.d.</item>
    </izvorni_sadrzaj>
    <derivirana_varijabla naziv="DomainObject.Predmet.OstaliListNazivFormated_1">
      <item>Sudski registar</item>
      <item>Mirko Panić</item>
      <item>Županijsko državno odvjetništvo</item>
      <item>Privredna banka Zagreb d.d.</item>
    </derivirana_varijabla>
  </DomainObject.Predmet.OstaliListNazivFormated>
  <DomainObject.Predmet.OstaliListNazivFormatedOIB>
    <izvorni_sadrzaj>
      <item>Sudski registar</item>
      <item>Mirko Panić, OIB 11761536967</item>
      <item>Županijsko državno odvjetništvo</item>
      <item>Privredna banka Zagreb d.d.</item>
    </izvorni_sadrzaj>
    <derivirana_varijabla naziv="DomainObject.Predmet.OstaliListNazivFormatedOIB_1">
      <item>Sudski registar</item>
      <item>Mirko Panić, OIB 11761536967</item>
      <item>Županijsko državno odvjetništvo</item>
      <item>Privredna banka Zagreb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PANIĆ-TEAM jednostavno društvo s ograničenom odgovornošću za proizvodnju drvenih peleta i briketa</izvorni_sadrzaj>
    <derivirana_varijabla naziv="DomainObject.Predmet.ProtustrankaIDrugi_1">PANIĆ-TEAM jednostavno društvo s ograničenom odgovornošću za proizvodnju drvenih peleta i briketa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PANIĆ-TEAM jednostavno društvo s ograničenom odgovornošću za proizvodnju drvenih peleta i briketa, OIB 82600862733, Andrije Mohorovičića 5, 40000 Čakovec</izvorni_sadrzaj>
    <derivirana_varijabla naziv="DomainObject.Predmet.ProtustrankaIDrugiAdressOIB_1">PANIĆ-TEAM jednostavno društvo s ograničenom odgovornošću za proizvodnju drvenih peleta i briketa, OIB 82600862733, Andrije Mohorovičića 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PANIĆ-TEAM jednostavno društvo s ograničenom odgovornošću za proizvodnju drvenih peleta i briketa</item>
      <item>Sudski registar</item>
      <item>Mirko Panić</item>
      <item>Županijsko državno odvjetništvo</item>
      <item>Privredna banka Zagreb d.d.</item>
    </izvorni_sadrzaj>
    <derivirana_varijabla naziv="DomainObject.Predmet.SudioniciListNaziv_1">
      <item>Financijska agencija</item>
      <item>PANIĆ-TEAM jednostavno društvo s ograničenom odgovornošću za proizvodnju drvenih peleta i briketa</item>
      <item>Sudski registar</item>
      <item>Mirko Panić</item>
      <item>Županijsko državno odvjetništvo</item>
      <item>Privredna banka Zagreb d.d.</item>
    </derivirana_varijabla>
  </DomainObject.Predmet.SudioniciListNaziv>
  <DomainObject.Predmet.SudioniciListAdressOIB>
    <izvorni_sadrzaj>
      <item>Financijska agencija, OIB 85821130368, A. Cesarca 2,42000 Varaždin</item>
      <item>PANIĆ-TEAM jednostavno društvo s ograničenom odgovornošću za proizvodnju drvenih peleta i briketa, OIB 82600862733, Andrije Mohorovičića 5,40000 Čakovec</item>
      <item>Sudski registar</item>
      <item>Mirko Panić, OIB 11761536967, Mihovljanska Ulica 27,40000 Čakovec</item>
      <item>Županijsko državno odvjetništvo</item>
      <item>Privredna banka Zagreb d.d., Radnička cesta 50,10000 Zagreb</item>
    </izvorni_sadrzaj>
    <derivirana_varijabla naziv="DomainObject.Predmet.SudioniciListAdressOIB_1">
      <item>Financijska agencija, OIB 85821130368, A. Cesarca 2,42000 Varaždin</item>
      <item>PANIĆ-TEAM jednostavno društvo s ograničenom odgovornošću za proizvodnju drvenih peleta i briketa, OIB 82600862733, Andrije Mohorovičića 5,40000 Čakovec</item>
      <item>Sudski registar</item>
      <item>Mirko Panić, OIB 11761536967, Mihovljanska Ulica 27,40000 Čakovec</item>
      <item>Županijsko državno odvjetništvo</item>
      <item>Privredna banka Zagreb d.d.,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82600862733</item>
      <item>, OIB null</item>
      <item>, OIB 11761536967</item>
      <item>, OIB null</item>
      <item>, OIB null</item>
    </izvorni_sadrzaj>
    <derivirana_varijabla naziv="DomainObject.Predmet.SudioniciListNazivOIB_1">
      <item>, OIB 85821130368</item>
      <item>, OIB 82600862733</item>
      <item>, OIB null</item>
      <item>, OIB 11761536967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St-429/2018-3</izvorni_sadrzaj>
    <derivirana_varijabla naziv="DomainObject.PredzadnjaOdlukaIzPredmeta.Oznaka_1">St-429/2018-3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BCC567-531E-4C9A-819D-DCC728F851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669</properties:Words>
  <properties:Characters>3621</properties:Characters>
  <properties:Lines>94</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2018-11-06T11:27:00Z</dcterms:created>
  <dc:creator>Mirjana Mlinarić</dc:creator>
  <cp:lastModifiedBy>Nevenka Vuković</cp:lastModifiedBy>
  <cp:lastPrinted>2018-11-06T11:48:00Z</cp:lastPrinted>
  <dcterms:modified xmlns:xsi="http://www.w3.org/2001/XMLSchema-instance" xsi:type="dcterms:W3CDTF">2018-11-06T11:51:00Z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(St-429-18-5 Rješenje - nalog direktoru da uplati predujam-umanjen iznos.docx)</vt:lpwstr>
  </prop:property>
  <prop:property name="CC_coloring" pid="4" fmtid="{D5CDD505-2E9C-101B-9397-08002B2CF9AE}">
    <vt:bool>false</vt:bool>
  </prop:property>
  <prop:property name="BrojStranica" pid="5" fmtid="{D5CDD505-2E9C-101B-9397-08002B2CF9AE}">
    <vt:i4>2</vt:i4>
  </prop:property>
</prop:Properties>
</file>