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4e7d" w14:paraId="abf4e7d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CA50F6">
        <w:rPr>
          <w:rFonts w:hAnsi="Times New Roman" w:ascii="Times New Roman"/>
        </w:rPr>
        <w:t>3</w:t>
      </w:r>
      <w:r w:rsidR="00B34247">
        <w:rPr>
          <w:rFonts w:hAnsi="Times New Roman" w:ascii="Times New Roman"/>
        </w:rPr>
        <w:t>31</w:t>
      </w:r>
      <w:r w:rsidR="00460BEC">
        <w:rPr>
          <w:rFonts w:hAnsi="Times New Roman" w:ascii="Times New Roman"/>
        </w:rPr>
        <w:t>/2015</w:t>
      </w:r>
      <w:r w:rsidR="009F2D68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B34247" w:rsidP="00BA4663" w:rsidR="00BA4663">
      <w:pPr>
        <w:jc w:val="both"/>
        <w:rPr>
          <w:rFonts w:hAnsi="Times New Roman" w:ascii="Times New Roman"/>
          <w:szCs w:val="24"/>
          <w:lang w:val="hr-HR"/>
        </w:rPr>
      </w:pPr>
      <w:r w:rsidRPr="00B34247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HERMES-UDRUGA ZA PROMICANJE KREATIVNOSTI I OČUVANJE KULTURNE BAŠTINE, PRIRODE I OKOLIŠA HRVATSKA DUBICA, Srećka Kitonića 1, Hrvatska Dubica, OIB: 63705772916,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B34247">
        <w:rPr>
          <w:rFonts w:hAnsi="Times New Roman" w:ascii="Times New Roman"/>
          <w:szCs w:val="24"/>
          <w:lang w:val="hr-HR"/>
        </w:rPr>
        <w:t xml:space="preserve"> 2016.</w:t>
      </w:r>
    </w:p>
    <w:p w:rsidRDefault="00B34247" w:rsidP="00BA4663" w:rsidR="00B3424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5A32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34247" w:rsidRPr="00B34247">
        <w:rPr>
          <w:rFonts w:hAnsi="Times New Roman" w:ascii="Times New Roman"/>
          <w:szCs w:val="24"/>
          <w:lang w:val="hr-HR"/>
        </w:rPr>
        <w:t>HERMES-UDRUGA ZA PROMICANJE KREATIVNOSTI I OČUVANJE KULTURNE BAŠTINE, PRIRODE I OKOLIŠA HRVATSKA DUBICA, Srećka Kitonića 1, Hrvatska Dubica, OIB: 63705772916</w:t>
      </w:r>
    </w:p>
    <w:p w:rsidRDefault="00CA50F6" w:rsidP="00937E6F" w:rsidR="00CA50F6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34247">
        <w:rPr>
          <w:rFonts w:hAnsi="Times New Roman" w:ascii="Times New Roman"/>
          <w:lang w:val="hr-HR"/>
        </w:rPr>
        <w:t>62.850,00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lastRenderedPageBreak/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9F2D68" w:rsidP="00E91121" w:rsidR="009F2D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F2D68" w:rsidP="00E91121" w:rsidR="009F2D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F2D68" w:rsidP="00E91121" w:rsidR="009F2D6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F2D68" w:rsidP="00E91121" w:rsidR="009F2D6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F2D68" w:rsidP="00E91121" w:rsidR="009F2D6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9F2D68" w:rsidR="009F2D6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15FB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93</w:t>
        </w:r>
        <w:r w:rsidR="00B34247">
          <w:rPr>
            <w:rFonts w:hAnsi="Times New Roman" w:ascii="Times New Roman"/>
          </w:rPr>
          <w:t>3</w:t>
        </w:r>
        <w:r w:rsidR="00CA50F6">
          <w:rPr>
            <w:rFonts w:hAnsi="Times New Roman" w:ascii="Times New Roman"/>
          </w:rPr>
          <w:t>1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315FB"/>
    <w:rsid w:val="002635B0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97BA9"/>
    <w:rsid w:val="009F2D68"/>
    <w:rsid w:val="00A15EE7"/>
    <w:rsid w:val="00A95334"/>
    <w:rsid w:val="00AB7883"/>
    <w:rsid w:val="00AF40B4"/>
    <w:rsid w:val="00B03169"/>
    <w:rsid w:val="00B34247"/>
    <w:rsid w:val="00BA4663"/>
    <w:rsid w:val="00CA50F6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31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5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5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5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5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31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5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5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5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5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9331</izvorni_sadrzaj>
    <derivirana_varijabla naziv="DomainObject.Predmet.Broj_1">9331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St-9331/2015</izvorni_sadrzaj>
    <derivirana_varijabla naziv="DomainObject.Predmet.OznakaBroj_1">St-9331/2015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HERMES-UDRUGA ZA PROMICANJE KREATIVNOSTI I OČUVANJE KULTURNE BAŠTINE, PRIRODE I OKOLIŠA HRVATSKA DUBICA</izvorni_sadrzaj>
    <derivirana_varijabla naziv="DomainObject.Predmet.ProtustrankaFormated_1">  HERMES-UDRUGA ZA PROMICANJE KREATIVNOSTI I OČUVANJE KULTURNE BAŠTINE, PRIRODE I OKOLIŠA HRVATSKA DUBICA</derivirana_varijabla>
  </DomainObject.Predmet.ProtustrankaFormated>
  <DomainObject.Predmet.ProtustrankaFormatedOIB>
    <izvorni_sadrzaj>  HERMES-UDRUGA ZA PROMICANJE KREATIVNOSTI I OČUVANJE KULTURNE BAŠTINE, PRIRODE I OKOLIŠA HRVATSKA DUBICA, OIB 63705772916</izvorni_sadrzaj>
    <derivirana_varijabla naziv="DomainObject.Predmet.ProtustrankaFormatedOIB_1">  HERMES-UDRUGA ZA PROMICANJE KREATIVNOSTI I OČUVANJE KULTURNE BAŠTINE, PRIRODE I OKOLIŠA HRVATSKA DUBICA, OIB 63705772916</derivirana_varijabla>
  </DomainObject.Predmet.ProtustrankaFormatedOIB>
  <DomainObject.Predmet.ProtustrankaFormatedWithAdress>
    <izvorni_sadrzaj> HERMES-UDRUGA ZA PROMICANJE KREATIVNOSTI I OČUVANJE KULTURNE BAŠTINE, PRIRODE I OKOLIŠA HRVATSKA DUBICA, Srećka Kitonića 1, 44450 Hrvatska Dubica</izvorni_sadrzaj>
    <derivirana_varijabla naziv="DomainObject.Predmet.ProtustrankaFormatedWithAdress_1"> HERMES-UDRUGA ZA PROMICANJE KREATIVNOSTI I OČUVANJE KULTURNE BAŠTINE, PRIRODE I OKOLIŠA HRVATSKA DUBICA, Srećka Kitonića 1, 44450 Hrvatska Dubica</derivirana_varijabla>
  </DomainObject.Predmet.ProtustrankaFormatedWithAdress>
  <DomainObject.Predmet.ProtustrankaFormatedWithAdressOIB>
    <izvorni_sadrzaj> HERMES-UDRUGA ZA PROMICANJE KREATIVNOSTI I OČUVANJE KULTURNE BAŠTINE, PRIRODE I OKOLIŠA HRVATSKA DUBICA, OIB 63705772916, Srećka Kitonića 1, 44450 Hrvatska Dubica</izvorni_sadrzaj>
    <derivirana_varijabla naziv="DomainObject.Predmet.ProtustrankaFormatedWithAdressOIB_1"> HERMES-UDRUGA ZA PROMICANJE KREATIVNOSTI I OČUVANJE KULTURNE BAŠTINE, PRIRODE I OKOLIŠA HRVATSKA DUBICA, OIB 63705772916, Srećka Kitonića 1, 44450 Hrvatska Dubica</derivirana_varijabla>
  </DomainObject.Predmet.ProtustrankaFormatedWithAdressOIB>
  <DomainObject.Predmet.ProtustrankaWithAdress>
    <izvorni_sadrzaj>HERMES-UDRUGA ZA PROMICANJE KREATIVNOSTI I OČUVANJE KULTURNE BAŠTINE, PRIRODE I OKOLIŠA HRVATSKA DUBICA Srećka Kitonića 1, 44450 Hrvatska Dubica</izvorni_sadrzaj>
    <derivirana_varijabla naziv="DomainObject.Predmet.ProtustrankaWithAdress_1">HERMES-UDRUGA ZA PROMICANJE KREATIVNOSTI I OČUVANJE KULTURNE BAŠTINE, PRIRODE I OKOLIŠA HRVATSKA DUBICA Srećka Kitonića 1, 44450 Hrvatska Dubica</derivirana_varijabla>
  </DomainObject.Predmet.ProtustrankaWithAdress>
  <DomainObject.Predmet.ProtustrankaWithAdressOIB>
    <izvorni_sadrzaj>HERMES-UDRUGA ZA PROMICANJE KREATIVNOSTI I OČUVANJE KULTURNE BAŠTINE, PRIRODE I OKOLIŠA HRVATSKA DUBICA, OIB 63705772916, Srećka Kitonića 1, 44450 Hrvatska Dubica</izvorni_sadrzaj>
    <derivirana_varijabla naziv="DomainObject.Predmet.ProtustrankaWithAdressOIB_1">HERMES-UDRUGA ZA PROMICANJE KREATIVNOSTI I OČUVANJE KULTURNE BAŠTINE, PRIRODE I OKOLIŠA HRVATSKA DUBICA, OIB 63705772916, Srećka Kitonića 1, 44450 Hrvatska Dubica</derivirana_varijabla>
  </DomainObject.Predmet.ProtustrankaWithAdressOIB>
  <DomainObject.Predmet.ProtustrankaNazivFormated>
    <izvorni_sadrzaj>HERMES-UDRUGA ZA PROMICANJE KREATIVNOSTI I OČUVANJE KULTURNE BAŠTINE, PRIRODE I OKOLIŠA HRVATSKA DUBICA</izvorni_sadrzaj>
    <derivirana_varijabla naziv="DomainObject.Predmet.ProtustrankaNazivFormated_1">HERMES-UDRUGA ZA PROMICANJE KREATIVNOSTI I OČUVANJE KULTURNE BAŠTINE, PRIRODE I OKOLIŠA HRVATSKA DUBICA</derivirana_varijabla>
  </DomainObject.Predmet.ProtustrankaNazivFormated>
  <DomainObject.Predmet.ProtustrankaNazivFormatedOIB>
    <izvorni_sadrzaj>HERMES-UDRUGA ZA PROMICANJE KREATIVNOSTI I OČUVANJE KULTURNE BAŠTINE, PRIRODE I OKOLIŠA HRVATSKA DUBICA, OIB 63705772916</izvorni_sadrzaj>
    <derivirana_varijabla naziv="DomainObject.Predmet.ProtustrankaNazivFormatedOIB_1">HERMES-UDRUGA ZA PROMICANJE KREATIVNOSTI I OČUVANJE KULTURNE BAŠTINE, PRIRODE I OKOLIŠA HRVATSKA DUBICA, OIB 63705772916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HERMES-UDRUGA ZA PROMICANJE KREATIVNOSTI I OČUVANJE KULTURNE BAŠTINE, PRIRODE I OKOLIŠA HRVATSKA DUBICA</item>
    </izvorni_sadrzaj>
    <derivirana_varijabla naziv="DomainObject.Predmet.ProtuStrankaListFormated_1">
      <item>HERMES-UDRUGA ZA PROMICANJE KREATIVNOSTI I OČUVANJE KULTURNE BAŠTINE, PRIRODE I OKOLIŠA HRVATSKA DUBICA</item>
    </derivirana_varijabla>
  </DomainObject.Predmet.ProtuStrankaListFormated>
  <DomainObject.Predmet.ProtuStrankaListFormatedOIB>
    <izvorni_sadrzaj>
      <item>HERMES-UDRUGA ZA PROMICANJE KREATIVNOSTI I OČUVANJE KULTURNE BAŠTINE, PRIRODE I OKOLIŠA HRVATSKA DUBICA, OIB 63705772916</item>
    </izvorni_sadrzaj>
    <derivirana_varijabla naziv="DomainObject.Predmet.ProtuStrankaListFormatedOIB_1">
      <item>HERMES-UDRUGA ZA PROMICANJE KREATIVNOSTI I OČUVANJE KULTURNE BAŠTINE, PRIRODE I OKOLIŠA HRVATSKA DUBICA, OIB 63705772916</item>
    </derivirana_varijabla>
  </DomainObject.Predmet.ProtuStrankaListFormatedOIB>
  <DomainObject.Predmet.ProtuStrankaListFormatedWithAdress>
    <izvorni_sadrzaj>
      <item>HERMES-UDRUGA ZA PROMICANJE KREATIVNOSTI I OČUVANJE KULTURNE BAŠTINE, PRIRODE I OKOLIŠA HRVATSKA DUBICA, Srećka Kitonića 1, 44450 Hrvatska Dubica</item>
    </izvorni_sadrzaj>
    <derivirana_varijabla naziv="DomainObject.Predmet.ProtuStrankaListFormatedWithAdress_1">
      <item>HERMES-UDRUGA ZA PROMICANJE KREATIVNOSTI I OČUVANJE KULTURNE BAŠTINE, PRIRODE I OKOLIŠA HRVATSKA DUBICA, Srećka Kitonića 1, 44450 Hrvatska Dubica</item>
    </derivirana_varijabla>
  </DomainObject.Predmet.ProtuStrankaListFormatedWithAdress>
  <DomainObject.Predmet.ProtuStrankaListFormatedWithAdressOIB>
    <izvorni_sadrzaj>
      <item>HERMES-UDRUGA ZA PROMICANJE KREATIVNOSTI I OČUVANJE KULTURNE BAŠTINE, PRIRODE I OKOLIŠA HRVATSKA DUBICA, OIB 63705772916, Srećka Kitonića 1, 44450 Hrvatska Dubica</item>
    </izvorni_sadrzaj>
    <derivirana_varijabla naziv="DomainObject.Predmet.ProtuStrankaListFormatedWithAdressOIB_1">
      <item>HERMES-UDRUGA ZA PROMICANJE KREATIVNOSTI I OČUVANJE KULTURNE BAŠTINE, PRIRODE I OKOLIŠA HRVATSKA DUBICA, OIB 63705772916, Srećka Kitonića 1, 44450 Hrvatska Dubica</item>
    </derivirana_varijabla>
  </DomainObject.Predmet.ProtuStrankaListFormatedWithAdressOIB>
  <DomainObject.Predmet.ProtuStrankaListNazivFormated>
    <izvorni_sadrzaj>
      <item>HERMES-UDRUGA ZA PROMICANJE KREATIVNOSTI I OČUVANJE KULTURNE BAŠTINE, PRIRODE I OKOLIŠA HRVATSKA DUBICA</item>
    </izvorni_sadrzaj>
    <derivirana_varijabla naziv="DomainObject.Predmet.ProtuStrankaListNazivFormated_1">
      <item>HERMES-UDRUGA ZA PROMICANJE KREATIVNOSTI I OČUVANJE KULTURNE BAŠTINE, PRIRODE I OKOLIŠA HRVATSKA DUBICA</item>
    </derivirana_varijabla>
  </DomainObject.Predmet.ProtuStrankaListNazivFormated>
  <DomainObject.Predmet.ProtuStrankaListNazivFormatedOIB>
    <izvorni_sadrzaj>
      <item>HERMES-UDRUGA ZA PROMICANJE KREATIVNOSTI I OČUVANJE KULTURNE BAŠTINE, PRIRODE I OKOLIŠA HRVATSKA DUBICA, OIB 63705772916</item>
    </izvorni_sadrzaj>
    <derivirana_varijabla naziv="DomainObject.Predmet.ProtuStrankaListNazivFormatedOIB_1">
      <item>HERMES-UDRUGA ZA PROMICANJE KREATIVNOSTI I OČUVANJE KULTURNE BAŠTINE, PRIRODE I OKOLIŠA HRVATSKA DUBICA, OIB 63705772916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HERMES-UDRUGA ZA PROMICANJE KREATIVNOSTI I OČUVANJE KULTURNE BAŠTINE, PRIRODE I OKOLIŠA HRVATSKA DUBICA</izvorni_sadrzaj>
    <derivirana_varijabla naziv="DomainObject.Predmet.ProtustrankaIDrugi_1">HERMES-UDRUGA ZA PROMICANJE KREATIVNOSTI I OČUVANJE KULTURNE BAŠTINE, PRIRODE I OKOLIŠA HRVATSKA DUBICA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HERMES-UDRUGA ZA PROMICANJE KREATIVNOSTI I OČUVANJE KULTURNE BAŠTINE, PRIRODE I OKOLIŠA HRVATSKA DUBICA, OIB 63705772916, Srećka Kitonića 1, 44450 Hrvatska Dubica</izvorni_sadrzaj>
    <derivirana_varijabla naziv="DomainObject.Predmet.ProtustrankaIDrugiAdressOIB_1">HERMES-UDRUGA ZA PROMICANJE KREATIVNOSTI I OČUVANJE KULTURNE BAŠTINE, PRIRODE I OKOLIŠA HRVATSKA DUBICA, OIB 63705772916, Srećka Kitonića 1,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HERMES-UDRUGA ZA PROMICANJE KREATIVNOSTI I OČUVANJE KULTURNE BAŠTINE, PRIRODE I OKOLIŠA HRVATSKA DUBICA</item>
      <item>HRVATSKI ZAVOD ZA MIROVINSKO OSIGURANJE</item>
      <item>Financijska agencija</item>
    </izvorni_sadrzaj>
    <derivirana_varijabla naziv="DomainObject.Predmet.SudioniciListNaziv_1">
      <item>FINA Regionalni centar Zagreb</item>
      <item>HERMES-UDRUGA ZA PROMICANJE KREATIVNOSTI I OČUVANJE KULTURNE BAŠTINE, PRIRODE I OKOLIŠA HRVATSKA DUBICA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HERMES-UDRUGA ZA PROMICANJE KREATIVNOSTI I OČUVANJE KULTURNE BAŠTINE, PRIRODE I OKOLIŠA HRVATSKA DUBICA, OIB 63705772916, Srećka Kitonića 1,44450 Hrvatska Dubica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HERMES-UDRUGA ZA PROMICANJE KREATIVNOSTI I OČUVANJE KULTURNE BAŠTINE, PRIRODE I OKOLIŠA HRVATSKA DUBICA, OIB 63705772916, Srećka Kitonića 1,44450 Hrvatska Dubica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63705772916</item>
      <item>, OIB 84397956623</item>
      <item>, OIB 85821130368</item>
    </izvorni_sadrzaj>
    <derivirana_varijabla naziv="DomainObject.Predmet.SudioniciListNazivOIB_1">
      <item>, OIB 85821130368</item>
      <item>, OIB 63705772916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398</properties:Words>
  <properties:Characters>2167</properties:Characters>
  <properties:Lines>113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2016-02-25T13:53:00Z</dcterms:created>
  <dc:creator>Sudsko vijeæe</dc:creator>
  <cp:lastModifiedBy>Jadranka Zelić</cp:lastModifiedBy>
  <cp:lastPrinted>2016-02-26T12:12:00Z</cp:lastPrinted>
  <dcterms:modified xmlns:xsi="http://www.w3.org/2001/XMLSchema-instance" xsi:type="dcterms:W3CDTF">2016-02-26T12:13:00Z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