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a19e" w14:paraId="beea19e" w:rsidRDefault="00AE649C" w:rsidP="00FA5B5E" w:rsidR="00AE649C" w:rsidRPr="00B76F3C">
      <w:pPr>
        <w:pStyle w:val="Naslov3"/>
        <w15:collapsed w:val="false"/>
      </w:pPr>
    </w:p>
    <w:p w:rsidRDefault="001571A2" w:rsidP="001571A2" w:rsidR="001571A2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St-1415/2016-2.</w:t>
      </w:r>
    </w:p>
    <w:p w:rsidRDefault="001571A2" w:rsidP="001571A2" w:rsidR="001571A2">
      <w:pPr>
        <w:jc w:val="center"/>
        <w:rPr>
          <w:rFonts w:cs="Arial" w:hAnsi="Arial" w:ascii="Arial"/>
          <w:b/>
          <w:noProof/>
        </w:rPr>
      </w:pPr>
    </w:p>
    <w:p w:rsidRDefault="001571A2" w:rsidP="001571A2" w:rsidR="001571A2">
      <w:pPr>
        <w:jc w:val="center"/>
        <w:rPr>
          <w:rFonts w:cs="Arial" w:hAnsi="Arial" w:ascii="Arial"/>
          <w:b/>
          <w:noProof/>
        </w:rPr>
      </w:pPr>
    </w:p>
    <w:p w:rsidRDefault="001571A2" w:rsidP="001571A2" w:rsidR="001571A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571A2" w:rsidP="001571A2" w:rsidR="001571A2">
      <w:pPr>
        <w:rPr>
          <w:rFonts w:cs="Arial" w:hAnsi="Arial" w:ascii="Arial"/>
          <w:b/>
          <w:noProof/>
        </w:rPr>
      </w:pPr>
    </w:p>
    <w:p w:rsidRDefault="001571A2" w:rsidP="001571A2" w:rsidR="001571A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571A2" w:rsidP="001571A2" w:rsidR="001571A2">
      <w:pPr>
        <w:outlineLvl w:val="0"/>
        <w:rPr>
          <w:rFonts w:cs="Arial" w:hAnsi="Arial" w:ascii="Arial"/>
          <w:noProof/>
        </w:rPr>
      </w:pPr>
    </w:p>
    <w:p w:rsidRDefault="001571A2" w:rsidP="001571A2" w:rsidR="001571A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D &amp; A PROMET j.d.o.o. za trgovinu i usluge iz Pitomače, Braće Radića 174, MBS 010095458, OIB 19717748667, d</w:t>
      </w:r>
      <w:r>
        <w:rPr>
          <w:rFonts w:cs="Arial" w:hAnsi="Arial" w:ascii="Arial"/>
          <w:noProof/>
        </w:rPr>
        <w:t>ana 12. prosinca 2016. godine</w:t>
      </w:r>
    </w:p>
    <w:p w:rsidRDefault="001571A2" w:rsidP="001571A2" w:rsidR="001571A2">
      <w:pPr>
        <w:ind w:firstLine="851"/>
        <w:jc w:val="both"/>
        <w:rPr>
          <w:rFonts w:cs="Arial" w:hAnsi="Arial" w:ascii="Arial"/>
          <w:noProof/>
        </w:rPr>
      </w:pPr>
    </w:p>
    <w:p w:rsidRDefault="001571A2" w:rsidP="001571A2" w:rsidR="001571A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571A2" w:rsidP="001571A2" w:rsidR="001571A2">
      <w:pPr>
        <w:jc w:val="center"/>
        <w:rPr>
          <w:rFonts w:cs="Arial" w:hAnsi="Arial" w:ascii="Arial"/>
        </w:rPr>
      </w:pPr>
    </w:p>
    <w:p w:rsidRDefault="001571A2" w:rsidP="001571A2" w:rsidR="001571A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D &amp; A PROMET j.d.o.o. za trgovinu i usluge iz Pitomače, Braće Radića 174, MBS 010095458, OIB 19717748667.</w:t>
      </w:r>
    </w:p>
    <w:p w:rsidRDefault="001571A2" w:rsidP="001571A2" w:rsidR="001571A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1571A2" w:rsidP="001571A2" w:rsidR="001571A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01. veljače 2017. godine u 09,45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571A2" w:rsidP="001571A2" w:rsidR="001571A2">
      <w:pPr>
        <w:ind w:firstLine="851"/>
        <w:jc w:val="both"/>
        <w:rPr>
          <w:rFonts w:cs="Arial" w:hAnsi="Arial" w:ascii="Arial"/>
          <w:noProof/>
        </w:rPr>
      </w:pPr>
    </w:p>
    <w:p w:rsidRDefault="001571A2" w:rsidP="001571A2" w:rsidR="001571A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1571A2" w:rsidP="001571A2" w:rsidR="001571A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Elvis Radelić</w:t>
      </w:r>
    </w:p>
    <w:p w:rsidRDefault="001571A2" w:rsidP="001571A2" w:rsidR="001571A2">
      <w:pPr>
        <w:ind w:left="851"/>
        <w:jc w:val="both"/>
        <w:rPr>
          <w:rFonts w:cs="Arial" w:hAnsi="Arial" w:ascii="Arial"/>
          <w:noProof/>
        </w:rPr>
      </w:pPr>
    </w:p>
    <w:p w:rsidRDefault="001571A2" w:rsidP="001571A2" w:rsidR="001571A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1571A2" w:rsidP="001571A2" w:rsidR="001571A2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571A2" w:rsidP="001571A2" w:rsidR="001571A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1571A2" w:rsidP="001571A2" w:rsidR="001571A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28.11.2016. dužnik u Očevidniku redoslijeda osnova za plaćanje ima evidentirane neizvršene osnove za plaćanje u neprekinutom razdoblju od 347 dana, u ukupnom iznosu od 44.189,90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1571A2" w:rsidP="001571A2" w:rsidR="001571A2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1571A2" w:rsidP="001571A2" w:rsidR="001571A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571A2" w:rsidP="001571A2" w:rsidR="001571A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571A2" w:rsidP="001571A2" w:rsidR="001571A2">
      <w:pPr>
        <w:jc w:val="both"/>
        <w:rPr>
          <w:rFonts w:cs="Arial" w:hAnsi="Arial" w:ascii="Arial"/>
          <w:noProof/>
        </w:rPr>
      </w:pPr>
    </w:p>
    <w:p w:rsidRDefault="001571A2" w:rsidP="001571A2" w:rsidR="001571A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12. prosinca 2016. godine </w:t>
      </w:r>
    </w:p>
    <w:p w:rsidRDefault="001571A2" w:rsidP="001571A2" w:rsidR="001571A2">
      <w:pPr>
        <w:jc w:val="both"/>
        <w:rPr>
          <w:rFonts w:cs="Arial" w:hAnsi="Arial" w:ascii="Arial"/>
          <w:noProof/>
        </w:rPr>
      </w:pPr>
    </w:p>
    <w:p w:rsidRDefault="001571A2" w:rsidP="001571A2" w:rsidR="001571A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1571A2" w:rsidP="001571A2" w:rsidR="001571A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</w:t>
      </w:r>
      <w:r>
        <w:rPr>
          <w:rFonts w:cs="Arial" w:hAnsi="Arial" w:ascii="Arial"/>
          <w:noProof/>
        </w:rPr>
        <w:t xml:space="preserve">   </w:t>
      </w:r>
      <w:bookmarkStart w:name="_GoBack" w:id="0"/>
      <w:bookmarkEnd w:id="0"/>
      <w:r>
        <w:rPr>
          <w:rFonts w:cs="Arial" w:hAnsi="Arial" w:ascii="Arial"/>
          <w:noProof/>
        </w:rPr>
        <w:t>TOMISLAV MRAZOVIĆ</w:t>
      </w:r>
    </w:p>
    <w:p w:rsidRDefault="001571A2" w:rsidP="001571A2" w:rsidR="001571A2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1571A2" w:rsidP="001571A2" w:rsidR="001571A2">
      <w:pPr>
        <w:jc w:val="both"/>
        <w:rPr>
          <w:rFonts w:cs="Arial" w:hAnsi="Arial" w:ascii="Arial"/>
          <w:noProof/>
        </w:rPr>
      </w:pPr>
    </w:p>
    <w:p w:rsidRDefault="001571A2" w:rsidP="001571A2" w:rsidR="001571A2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1571A2" w:rsidP="001571A2" w:rsidR="001571A2">
      <w:pPr>
        <w:jc w:val="both"/>
        <w:rPr>
          <w:rFonts w:cs="Arial" w:hAnsi="Arial" w:ascii="Arial"/>
        </w:rPr>
      </w:pPr>
    </w:p>
    <w:p w:rsidRDefault="001571A2" w:rsidP="001571A2" w:rsidR="001571A2">
      <w:pPr>
        <w:jc w:val="both"/>
        <w:rPr>
          <w:rFonts w:cs="Arial" w:hAnsi="Arial" w:ascii="Arial"/>
        </w:rPr>
      </w:pPr>
    </w:p>
    <w:p w:rsidRDefault="001571A2" w:rsidP="001571A2" w:rsidR="001571A2">
      <w:pPr>
        <w:jc w:val="both"/>
        <w:rPr>
          <w:rFonts w:cs="Arial" w:hAnsi="Arial" w:ascii="Arial"/>
        </w:rPr>
      </w:pPr>
    </w:p>
    <w:p w:rsidRDefault="001571A2" w:rsidP="001571A2" w:rsidR="001571A2">
      <w:pPr>
        <w:jc w:val="both"/>
        <w:rPr>
          <w:rFonts w:cs="Arial" w:hAnsi="Arial" w:ascii="Arial"/>
        </w:rPr>
      </w:pPr>
    </w:p>
    <w:p w:rsidRDefault="001571A2" w:rsidP="001571A2" w:rsidR="001571A2">
      <w:pPr>
        <w:jc w:val="both"/>
        <w:rPr>
          <w:rFonts w:cs="Arial" w:hAnsi="Arial" w:ascii="Arial"/>
          <w:noProof/>
        </w:rPr>
      </w:pPr>
    </w:p>
    <w:p w:rsidRDefault="001571A2" w:rsidP="001571A2" w:rsidR="001571A2">
      <w:pPr>
        <w:jc w:val="both"/>
        <w:rPr>
          <w:rFonts w:cs="Arial" w:hAnsi="Arial" w:ascii="Arial"/>
          <w:noProof/>
        </w:rPr>
      </w:pPr>
    </w:p>
    <w:p w:rsidRDefault="001571A2" w:rsidP="001571A2" w:rsidR="001571A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571A2" w:rsidP="001571A2" w:rsidR="001571A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1571A2" w:rsidP="001571A2" w:rsidR="001571A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1571A2" w:rsidP="001571A2" w:rsidR="001571A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poštom i e-oglasnom pločom        </w:t>
      </w:r>
    </w:p>
    <w:p w:rsidRDefault="001571A2" w:rsidP="001571A2" w:rsidR="001571A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1571A2" w:rsidP="001571A2" w:rsidR="001571A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Bj.12.12.2016.g.</w:t>
      </w:r>
    </w:p>
    <w:p w:rsidRDefault="001571A2" w:rsidP="001571A2" w:rsidR="001571A2">
      <w:pPr>
        <w:rPr>
          <w:rFonts w:cs="Arial" w:hAnsi="Arial" w:ascii="Arial"/>
        </w:rPr>
      </w:pPr>
    </w:p>
    <w:p w:rsidRDefault="001571A2" w:rsidP="001571A2" w:rsidR="001571A2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1A2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5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St-1415/2016-2</izvorni_sadrzaj>
    <derivirana_varijabla naziv="DomainObject.Oznaka_1">St-1415/2016-2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St-1415/2016</izvorni_sadrzaj>
    <derivirana_varijabla naziv="DomainObject.Predmet.OznakaBroj_1">St-1415/2016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A PROMET j.d.o.o. za trgovinu i usluge zastupanog po punomoćniku Elvis Radelić</izvorni_sadrzaj>
    <derivirana_varijabla naziv="DomainObject.Predmet.ProtustrankaFormated_1">  D &amp; A PROMET j.d.o.o. za trgovinu i usluge zastupanog po punomoćniku Elvis Radelić</derivirana_varijabla>
  </DomainObject.Predmet.ProtustrankaFormated>
  <DomainObject.Predmet.ProtustrankaFormatedOIB>
    <izvorni_sadrzaj>  D &amp; A PROMET j.d.o.o. za trgovinu i usluge, OIB 19717748667 zastupanog po punomoćniku Elvis Radelić</izvorni_sadrzaj>
    <derivirana_varijabla naziv="DomainObject.Predmet.ProtustrankaFormatedOIB_1">  D &amp; A PROMET j.d.o.o. za trgovinu i usluge, OIB 19717748667 zastupanog po punomoćniku Elvis Radelić</derivirana_varijabla>
  </DomainObject.Predmet.ProtustrankaFormatedOIB>
  <DomainObject.Predmet.ProtustrankaFormatedWithAdress>
    <izvorni_sadrzaj> D &amp; A PROMET j.d.o.o. za trgovinu i usluge, Braće Radića 174, 33405 Pitomača zastupanog po punomoćniku Elvis Radelić</izvorni_sadrzaj>
    <derivirana_varijabla naziv="DomainObject.Predmet.ProtustrankaFormatedWithAdress_1"> D &amp; A PROMET j.d.o.o. za trgovinu i usluge, Braće Radića 174, 33405 Pitomača zastupanog po punomoćniku Elvis Radelić</derivirana_varijabla>
  </DomainObject.Predmet.ProtustrankaFormatedWithAdress>
  <DomainObject.Predmet.ProtustrankaFormatedWithAdressOIB>
    <izvorni_sadrzaj> D &amp; A PROMET j.d.o.o. za trgovinu i usluge, OIB 19717748667, Braće Radića 174, 33405 Pitomača zastupanog po punomoćniku Elvis Radelić</izvorni_sadrzaj>
    <derivirana_varijabla naziv="DomainObject.Predmet.ProtustrankaFormatedWithAdressOIB_1"> D &amp; A PROMET j.d.o.o. za trgovinu i usluge, OIB 19717748667, Braće Radića 174, 33405 Pitomača zastupanog po punomoćniku Elvis Radelić</derivirana_varijabla>
  </DomainObject.Predmet.ProtustrankaFormatedWithAdressOIB>
  <DomainObject.Predmet.ProtustrankaWithAdress>
    <izvorni_sadrzaj>D &amp; A PROMET j.d.o.o. za trgovinu i usluge Braće Radića 174, 33405 Pitomača</izvorni_sadrzaj>
    <derivirana_varijabla naziv="DomainObject.Predmet.ProtustrankaWithAdress_1">D &amp; A PROMET j.d.o.o. za trgovinu i usluge Braće Radića 174, 33405 Pitomača</derivirana_varijabla>
  </DomainObject.Predmet.ProtustrankaWithAdress>
  <DomainObject.Predmet.ProtustrankaWithAdressOIB>
    <izvorni_sadrzaj>D &amp; A PROMET j.d.o.o. za trgovinu i usluge, OIB 19717748667, Braće Radića 174, 33405 Pitomača</izvorni_sadrzaj>
    <derivirana_varijabla naziv="DomainObject.Predmet.ProtustrankaWithAdressOIB_1">D &amp; A PROMET j.d.o.o. za trgovinu i usluge, OIB 19717748667, Braće Radića 174, 33405 Pitomača</derivirana_varijabla>
  </DomainObject.Predmet.ProtustrankaWithAdressOIB>
  <DomainObject.Predmet.ProtustrankaNazivFormated>
    <izvorni_sadrzaj>D &amp; A PROMET j.d.o.o. za trgovinu i usluge</izvorni_sadrzaj>
    <derivirana_varijabla naziv="DomainObject.Predmet.ProtustrankaNazivFormated_1">D &amp; A PROMET j.d.o.o. za trgovinu i usluge</derivirana_varijabla>
  </DomainObject.Predmet.ProtustrankaNazivFormated>
  <DomainObject.Predmet.ProtustrankaNazivFormatedOIB>
    <izvorni_sadrzaj>D &amp; A PROMET j.d.o.o. za trgovinu i usluge, OIB 19717748667</izvorni_sadrzaj>
    <derivirana_varijabla naziv="DomainObject.Predmet.ProtustrankaNazivFormatedOIB_1">D &amp; A PROMET j.d.o.o. za trgovinu i usluge, OIB 19717748667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 &amp; A PROMET j.d.o.o. za trgovinu i usluge zastupanog po punomoćniku Elvis Radelić</item>
    </izvorni_sadrzaj>
    <derivirana_varijabla naziv="DomainObject.Predmet.ProtuStrankaListFormated_1">
      <item>D &amp; A PROMET j.d.o.o. za trgovinu i usluge zastupanog po punomoćniku Elvis Radelić</item>
    </derivirana_varijabla>
  </DomainObject.Predmet.ProtuStrankaListFormated>
  <DomainObject.Predmet.ProtuStrankaListFormatedOIB>
    <izvorni_sadrzaj>
      <item>D &amp; A PROMET j.d.o.o. za trgovinu i usluge, OIB 19717748667 zastupanog po punomoćniku Elvis Radelić</item>
    </izvorni_sadrzaj>
    <derivirana_varijabla naziv="DomainObject.Predmet.ProtuStrankaListFormatedOIB_1">
      <item>D &amp; A PROMET j.d.o.o. za trgovinu i usluge, OIB 19717748667 zastupanog po punomoćniku Elvis Radelić</item>
    </derivirana_varijabla>
  </DomainObject.Predmet.ProtuStrankaListFormatedOIB>
  <DomainObject.Predmet.ProtuStrankaListFormatedWithAdress>
    <izvorni_sadrzaj>
      <item>D &amp; A PROMET j.d.o.o. za trgovinu i usluge, Braće Radića 174, 33405 Pitomača zastupanog po punomoćniku Elvis Radelić</item>
    </izvorni_sadrzaj>
    <derivirana_varijabla naziv="DomainObject.Predmet.ProtuStrankaListFormatedWithAdress_1">
      <item>D &amp; A PROMET j.d.o.o. za trgovinu i usluge, Braće Radića 174, 33405 Pitomača zastupanog po punomoćniku Elvis Radelić</item>
    </derivirana_varijabla>
  </DomainObject.Predmet.ProtuStrankaListFormatedWithAdress>
  <DomainObject.Predmet.ProtuStrankaListFormatedWithAdressOIB>
    <izvorni_sadrzaj>
      <item>D &amp; A PROMET j.d.o.o. za trgovinu i usluge, OIB 19717748667, Braće Radića 174, 33405 Pitomača zastupanog po punomoćniku Elvis Radelić</item>
    </izvorni_sadrzaj>
    <derivirana_varijabla naziv="DomainObject.Predmet.ProtuStrankaListFormatedWithAdressOIB_1">
      <item>D &amp; A PROMET j.d.o.o. za trgovinu i usluge, OIB 19717748667, Braće Radića 174, 33405 Pitomača zastupanog po punomoćniku Elvis Radelić</item>
    </derivirana_varijabla>
  </DomainObject.Predmet.ProtuStrankaListFormatedWithAdressOIB>
  <DomainObject.Predmet.ProtuStrankaListNazivFormated>
    <izvorni_sadrzaj>
      <item>D &amp; A PROMET j.d.o.o. za trgovinu i usluge</item>
    </izvorni_sadrzaj>
    <derivirana_varijabla naziv="DomainObject.Predmet.ProtuStrankaListNazivFormated_1">
      <item>D &amp; A PROMET j.d.o.o. za trgovinu i usluge</item>
    </derivirana_varijabla>
  </DomainObject.Predmet.ProtuStrankaListNazivFormated>
  <DomainObject.Predmet.ProtuStrankaListNazivFormatedOIB>
    <izvorni_sadrzaj>
      <item>D &amp; A PROMET j.d.o.o. za trgovinu i usluge, OIB 19717748667</item>
    </izvorni_sadrzaj>
    <derivirana_varijabla naziv="DomainObject.Predmet.ProtuStrankaListNazivFormatedOIB_1">
      <item>D &amp; A PROMET j.d.o.o. za trgovinu i usluge, OIB 19717748667</item>
    </derivirana_varijabla>
  </DomainObject.Predmet.ProtuStrankaListNazivFormatedOIB>
  <DomainObject.Predmet.OstaliListFormated>
    <izvorni_sadrzaj>
      <item>Elvis Radelić punomoćnik sudionika u postupku D &amp; A PROMET j.d.o.o. za trgovinu i usluge</item>
    </izvorni_sadrzaj>
    <derivirana_varijabla naziv="DomainObject.Predmet.OstaliListFormated_1">
      <item>Elvis Radelić punomoćnik sudionika u postupku D &amp; A PROMET j.d.o.o. za trgovinu i usluge</item>
    </derivirana_varijabla>
  </DomainObject.Predmet.OstaliListFormated>
  <DomainObject.Predmet.OstaliListFormatedOIB>
    <izvorni_sadrzaj>
      <item>Elvis Radelić, OIB 17072143452 punomoćnik sudionika u postupku D &amp; A PROMET j.d.o.o. za trgovinu i usluge</item>
    </izvorni_sadrzaj>
    <derivirana_varijabla naziv="DomainObject.Predmet.OstaliListFormatedOIB_1">
      <item>Elvis Radelić, OIB 17072143452 punomoćnik sudionika u postupku D &amp; A PROMET j.d.o.o. za trgovinu i usluge</item>
    </derivirana_varijabla>
  </DomainObject.Predmet.OstaliListFormatedOIB>
  <DomainObject.Predmet.OstaliListFormatedWithAdress>
    <izvorni_sadrzaj>
      <item>Elvis Radelić, Braće Radića 174., 33405 Pitomača punomoćnik sudionika u postupku D &amp; A PROMET j.d.o.o. za trgovinu i usluge</item>
    </izvorni_sadrzaj>
    <derivirana_varijabla naziv="DomainObject.Predmet.OstaliListFormatedWithAdress_1">
      <item>Elvis Radelić, Braće Radića 174., 33405 Pitomača punomoćnik sudionika u postupku D &amp; A PROMET j.d.o.o. za trgovinu i usluge</item>
    </derivirana_varijabla>
  </DomainObject.Predmet.OstaliListFormatedWithAdress>
  <DomainObject.Predmet.OstaliListFormatedWithAdressOIB>
    <izvorni_sadrzaj>
      <item>Elvis Radelić, OIB 17072143452, Braće Radića 174., 33405 Pitomača punomoćnik sudionika u postupku D &amp; A PROMET j.d.o.o. za trgovinu i usluge</item>
    </izvorni_sadrzaj>
    <derivirana_varijabla naziv="DomainObject.Predmet.OstaliListFormatedWithAdressOIB_1">
      <item>Elvis Radelić, OIB 17072143452, Braće Radića 174., 33405 Pitomača punomoćnik sudionika u postupku D &amp; A PROMET j.d.o.o. za trgovinu i usluge</item>
    </derivirana_varijabla>
  </DomainObject.Predmet.OstaliListFormatedWithAdressOIB>
  <DomainObject.Predmet.OstaliListNazivFormated>
    <izvorni_sadrzaj>
      <item>Elvis Radelić</item>
    </izvorni_sadrzaj>
    <derivirana_varijabla naziv="DomainObject.Predmet.OstaliListNazivFormated_1">
      <item>Elvis Radelić</item>
    </derivirana_varijabla>
  </DomainObject.Predmet.OstaliListNazivFormated>
  <DomainObject.Predmet.OstaliListNazivFormatedOIB>
    <izvorni_sadrzaj>
      <item>Elvis Radelić, OIB 17072143452</item>
    </izvorni_sadrzaj>
    <derivirana_varijabla naziv="DomainObject.Predmet.OstaliListNazivFormatedOIB_1">
      <item>Elvis Radelić, OIB 17072143452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St-1415/2016-2</izvorni_sadrzaj>
    <derivirana_varijabla naziv="DomainObject.PoslovniBrojDokumenta_1">St-1415/2016-2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 &amp; A PROMET j.d.o.o. za trgovinu i usluge</izvorni_sadrzaj>
    <derivirana_varijabla naziv="DomainObject.Predmet.ProtustrankaIDrugi_1">D &amp; A PROMET j.d.o.o.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 &amp; A PROMET j.d.o.o. za trgovinu i usluge, OIB 19717748667, Braće Radića 174, 33405 Pitomača</izvorni_sadrzaj>
    <derivirana_varijabla naziv="DomainObject.Predmet.ProtustrankaIDrugiAdressOIB_1">D &amp; A PROMET j.d.o.o. za trgovinu i usluge, OIB 19717748667, Braće Radića 174,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 &amp; A PROMET j.d.o.o. za trgovinu i usluge</item>
      <item>Elvis Radelić</item>
    </izvorni_sadrzaj>
    <derivirana_varijabla naziv="DomainObject.Predmet.SudioniciListNaziv_1">
      <item>FINA, RC ZAGREB, Podružnica Bjelovar</item>
      <item>D &amp; A PROMET j.d.o.o. za trgovinu i usluge</item>
      <item>Elvis Radelić</item>
    </derivirana_varijabla>
  </DomainObject.Predmet.SudioniciListNaziv>
  <DomainObject.Predmet.SudioniciListAdressOIB>
    <izvorni_sadrzaj>
      <item>FINA, RC ZAGREB, Podružnica Bjelovar, OIB 85821130368, F. Supila 4,43000 Bjelovar</item>
      <item>D &amp; A PROMET j.d.o.o. za trgovinu i usluge, OIB 19717748667, Braće Radića 174,33405 Pitomača</item>
      <item>Elvis Radelić, OIB 17072143452, Braće Radića 174.,33405 Pitomača</item>
    </izvorni_sadrzaj>
    <derivirana_varijabla naziv="DomainObject.Predmet.SudioniciListAdressOIB_1">
      <item>FINA, RC ZAGREB, Podružnica Bjelovar, OIB 85821130368, F. Supila 4,43000 Bjelovar</item>
      <item>D &amp; A PROMET j.d.o.o. za trgovinu i usluge, OIB 19717748667, Braće Radića 174,33405 Pitomača</item>
      <item>Elvis Radelić, OIB 17072143452, Braće Radića 174.,33405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8693E-45BD-401C-8779-804307780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2757</properties:Characters>
  <properties:Lines>84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2016-12-12T13:47:00Z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St-1415/2016-2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