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fb3a" w14:paraId="f64fb3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47145E">
        <w:t>25</w:t>
      </w:r>
      <w:r w:rsidR="00A806EF">
        <w:t>51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>Financijske agencije OIB 85821130368, Regionalni centar Zagreb Podružnica Zagreb, Trg svibanjskih žrtava 1995. 1, Zagreb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227046" w:rsidRPr="00227046">
        <w:rPr>
          <w:b/>
        </w:rPr>
        <w:t>VITA-S d.o.o.</w:t>
      </w:r>
      <w:r w:rsidR="007C56B0" w:rsidRPr="0047145E">
        <w:rPr>
          <w:b/>
        </w:rPr>
        <w:t xml:space="preserve">, </w:t>
      </w:r>
      <w:r w:rsidR="00227046" w:rsidRPr="00227046">
        <w:rPr>
          <w:b/>
        </w:rPr>
        <w:t>Samobor</w:t>
      </w:r>
      <w:r w:rsidR="007C56B0" w:rsidRPr="0047145E">
        <w:rPr>
          <w:b/>
        </w:rPr>
        <w:t xml:space="preserve">, </w:t>
      </w:r>
      <w:proofErr w:type="spellStart"/>
      <w:r w:rsidR="00227046" w:rsidRPr="00227046">
        <w:rPr>
          <w:b/>
        </w:rPr>
        <w:t>Vrhovčak</w:t>
      </w:r>
      <w:proofErr w:type="spellEnd"/>
      <w:r w:rsidR="00227046" w:rsidRPr="00227046">
        <w:rPr>
          <w:b/>
        </w:rPr>
        <w:t xml:space="preserve"> 1 A</w:t>
      </w:r>
      <w:r w:rsidR="007C56B0" w:rsidRPr="0047145E">
        <w:rPr>
          <w:b/>
        </w:rPr>
        <w:t xml:space="preserve">, MBS: </w:t>
      </w:r>
      <w:r w:rsidR="00227046" w:rsidRPr="00227046">
        <w:rPr>
          <w:b/>
        </w:rPr>
        <w:t>070056156</w:t>
      </w:r>
      <w:r w:rsidR="007C56B0" w:rsidRPr="0047145E">
        <w:rPr>
          <w:b/>
        </w:rPr>
        <w:t xml:space="preserve">, OIB: </w:t>
      </w:r>
      <w:r w:rsidR="00227046" w:rsidRPr="00227046">
        <w:rPr>
          <w:b/>
        </w:rPr>
        <w:t>55656634017</w:t>
      </w:r>
      <w:r w:rsidR="004A4789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7145E">
        <w:t>20</w:t>
      </w:r>
      <w:r w:rsidR="008123BC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227046" w:rsidRPr="00227046">
        <w:rPr>
          <w:b/>
        </w:rPr>
        <w:t>VITA-S d.o.o.</w:t>
      </w:r>
      <w:r w:rsidR="00227046" w:rsidRPr="0047145E">
        <w:rPr>
          <w:b/>
        </w:rPr>
        <w:t xml:space="preserve">, </w:t>
      </w:r>
      <w:r w:rsidR="00227046" w:rsidRPr="00227046">
        <w:rPr>
          <w:b/>
        </w:rPr>
        <w:t>Samobor</w:t>
      </w:r>
      <w:r w:rsidR="00227046" w:rsidRPr="0047145E">
        <w:rPr>
          <w:b/>
        </w:rPr>
        <w:t xml:space="preserve">, </w:t>
      </w:r>
      <w:proofErr w:type="spellStart"/>
      <w:r w:rsidR="00227046" w:rsidRPr="00227046">
        <w:rPr>
          <w:b/>
        </w:rPr>
        <w:t>Vrhovčak</w:t>
      </w:r>
      <w:proofErr w:type="spellEnd"/>
      <w:r w:rsidR="00227046" w:rsidRPr="00227046">
        <w:rPr>
          <w:b/>
        </w:rPr>
        <w:t xml:space="preserve"> 1 A</w:t>
      </w:r>
      <w:r w:rsidR="00227046" w:rsidRPr="0047145E">
        <w:rPr>
          <w:b/>
        </w:rPr>
        <w:t xml:space="preserve">, MBS: </w:t>
      </w:r>
      <w:r w:rsidR="00227046" w:rsidRPr="00227046">
        <w:rPr>
          <w:b/>
        </w:rPr>
        <w:t>070056156</w:t>
      </w:r>
      <w:r w:rsidR="00227046" w:rsidRPr="0047145E">
        <w:rPr>
          <w:b/>
        </w:rPr>
        <w:t xml:space="preserve">, OIB: </w:t>
      </w:r>
      <w:r w:rsidR="00227046" w:rsidRPr="00227046">
        <w:rPr>
          <w:b/>
        </w:rPr>
        <w:t>55656634017</w:t>
      </w:r>
      <w:r w:rsidR="00227046">
        <w:rPr>
          <w:b/>
        </w:rPr>
        <w:t xml:space="preserve"> </w:t>
      </w:r>
      <w:r w:rsidR="00224AFF">
        <w:t xml:space="preserve">iznosi </w:t>
      </w:r>
      <w:r w:rsidR="00227046">
        <w:t>18.469,29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227046" w:rsidRPr="00227046">
        <w:t xml:space="preserve">Gojko </w:t>
      </w:r>
      <w:proofErr w:type="spellStart"/>
      <w:r w:rsidR="00227046" w:rsidRPr="00227046">
        <w:t>Slavujević</w:t>
      </w:r>
      <w:proofErr w:type="spellEnd"/>
      <w:r w:rsidR="00227046" w:rsidRPr="00227046">
        <w:t>, OIB: 28807765428</w:t>
      </w:r>
      <w:r w:rsidR="007C56B0">
        <w:t xml:space="preserve">, </w:t>
      </w:r>
      <w:r w:rsidR="00227046" w:rsidRPr="00227046">
        <w:t xml:space="preserve">Zagreb, </w:t>
      </w:r>
      <w:proofErr w:type="spellStart"/>
      <w:r w:rsidR="00227046" w:rsidRPr="00227046">
        <w:t>Srešov</w:t>
      </w:r>
      <w:proofErr w:type="spellEnd"/>
      <w:r w:rsidR="00227046" w:rsidRPr="00227046">
        <w:t xml:space="preserve"> Klanac 32 A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8D161A">
        <w:t>25</w:t>
      </w:r>
      <w:r w:rsidR="00A806EF">
        <w:t>51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</w:t>
      </w:r>
      <w:r w:rsidR="00D959EB">
        <w:t>4</w:t>
      </w:r>
      <w:r w:rsidR="008123BC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C6B" w:rsidR="002E3C6B">
      <w:r>
        <w:separator/>
      </w:r>
    </w:p>
  </w:endnote>
  <w:endnote w:id="0" w:type="continuationSeparator">
    <w:p w:rsidRDefault="002E3C6B" w:rsidR="002E3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C6B" w:rsidR="002E3C6B">
      <w:r>
        <w:separator/>
      </w:r>
    </w:p>
  </w:footnote>
  <w:footnote w:id="0" w:type="continuationSeparator">
    <w:p w:rsidRDefault="002E3C6B" w:rsidR="002E3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E3C6B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3F1520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15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1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15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1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St-2551/2016</izvorni_sadrzaj>
    <derivirana_varijabla naziv="DomainObject.Predmet.OznakaBroj_1">St-2551/2016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VITA-S, d.o.o.</izvorni_sadrzaj>
    <derivirana_varijabla naziv="DomainObject.Predmet.ProtustrankaFormated_1">  VITA-S, d.o.o.</derivirana_varijabla>
  </DomainObject.Predmet.ProtustrankaFormated>
  <DomainObject.Predmet.ProtustrankaFormatedOIB>
    <izvorni_sadrzaj>  VITA-S, d.o.o., OIB 55656634017</izvorni_sadrzaj>
    <derivirana_varijabla naziv="DomainObject.Predmet.ProtustrankaFormatedOIB_1">  VITA-S, d.o.o., OIB 55656634017</derivirana_varijabla>
  </DomainObject.Predmet.ProtustrankaFormatedOIB>
  <DomainObject.Predmet.ProtustrankaFormatedWithAdress>
    <izvorni_sadrzaj> VITA-S, d.o.o., Vrhovčak 1 A, 10430 Samobor</izvorni_sadrzaj>
    <derivirana_varijabla naziv="DomainObject.Predmet.ProtustrankaFormatedWithAdress_1"> VITA-S, d.o.o., Vrhovčak 1 A, 10430 Samobor</derivirana_varijabla>
  </DomainObject.Predmet.ProtustrankaFormatedWithAdress>
  <DomainObject.Predmet.ProtustrankaFormatedWithAdressOIB>
    <izvorni_sadrzaj> VITA-S, d.o.o., OIB 55656634017, Vrhovčak 1 A, 10430 Samobor</izvorni_sadrzaj>
    <derivirana_varijabla naziv="DomainObject.Predmet.ProtustrankaFormatedWithAdressOIB_1"> VITA-S, d.o.o., OIB 55656634017, Vrhovčak 1 A, 10430 Samobor</derivirana_varijabla>
  </DomainObject.Predmet.ProtustrankaFormatedWithAdressOIB>
  <DomainObject.Predmet.ProtustrankaWithAdress>
    <izvorni_sadrzaj>VITA-S, d.o.o. Vrhovčak 1 A, 10430 Samobor</izvorni_sadrzaj>
    <derivirana_varijabla naziv="DomainObject.Predmet.ProtustrankaWithAdress_1">VITA-S, d.o.o. Vrhovčak 1 A, 10430 Samobor</derivirana_varijabla>
  </DomainObject.Predmet.ProtustrankaWithAdress>
  <DomainObject.Predmet.ProtustrankaWithAdressOIB>
    <izvorni_sadrzaj>VITA-S, d.o.o., OIB 55656634017, Vrhovčak 1 A, 10430 Samobor</izvorni_sadrzaj>
    <derivirana_varijabla naziv="DomainObject.Predmet.ProtustrankaWithAdressOIB_1">VITA-S, d.o.o., OIB 55656634017, Vrhovčak 1 A, 10430 Samobor</derivirana_varijabla>
  </DomainObject.Predmet.ProtustrankaWithAdressOIB>
  <DomainObject.Predmet.ProtustrankaNazivFormated>
    <izvorni_sadrzaj>VITA-S, d.o.o.</izvorni_sadrzaj>
    <derivirana_varijabla naziv="DomainObject.Predmet.ProtustrankaNazivFormated_1">VITA-S, d.o.o.</derivirana_varijabla>
  </DomainObject.Predmet.ProtustrankaNazivFormated>
  <DomainObject.Predmet.ProtustrankaNazivFormatedOIB>
    <izvorni_sadrzaj>VITA-S, d.o.o., OIB 55656634017</izvorni_sadrzaj>
    <derivirana_varijabla naziv="DomainObject.Predmet.ProtustrankaNazivFormatedOIB_1">VITA-S,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VITA-S, d.o.o.</item>
    </izvorni_sadrzaj>
    <derivirana_varijabla naziv="DomainObject.Predmet.ProtuStrankaListFormated_1">
      <item>VITA-S, d.o.o.</item>
    </derivirana_varijabla>
  </DomainObject.Predmet.ProtuStrankaListFormated>
  <DomainObject.Predmet.ProtuStrankaListFormatedOIB>
    <izvorni_sadrzaj>
      <item>VITA-S, d.o.o., OIB 55656634017</item>
    </izvorni_sadrzaj>
    <derivirana_varijabla naziv="DomainObject.Predmet.ProtuStrankaListFormatedOIB_1">
      <item>VITA-S, d.o.o., OIB 55656634017</item>
    </derivirana_varijabla>
  </DomainObject.Predmet.ProtuStrankaListFormatedOIB>
  <DomainObject.Predmet.ProtuStrankaListFormatedWithAdress>
    <izvorni_sadrzaj>
      <item>VITA-S, d.o.o., Vrhovčak 1 A, 10430 Samobor</item>
    </izvorni_sadrzaj>
    <derivirana_varijabla naziv="DomainObject.Predmet.ProtuStrankaListFormatedWithAdress_1">
      <item>VITA-S, d.o.o., Vrhovčak 1 A, 10430 Samobor</item>
    </derivirana_varijabla>
  </DomainObject.Predmet.ProtuStrankaListFormatedWithAdress>
  <DomainObject.Predmet.ProtuStrankaListFormatedWithAdressOIB>
    <izvorni_sadrzaj>
      <item>VITA-S, d.o.o., OIB 55656634017, Vrhovčak 1 A, 10430 Samobor</item>
    </izvorni_sadrzaj>
    <derivirana_varijabla naziv="DomainObject.Predmet.ProtuStrankaListFormatedWithAdressOIB_1">
      <item>VITA-S, d.o.o., OIB 55656634017, Vrhovčak 1 A, 10430 Samobor</item>
    </derivirana_varijabla>
  </DomainObject.Predmet.ProtuStrankaListFormatedWithAdressOIB>
  <DomainObject.Predmet.ProtuStrankaListNazivFormated>
    <izvorni_sadrzaj>
      <item>VITA-S, d.o.o.</item>
    </izvorni_sadrzaj>
    <derivirana_varijabla naziv="DomainObject.Predmet.ProtuStrankaListNazivFormated_1">
      <item>VITA-S, d.o.o.</item>
    </derivirana_varijabla>
  </DomainObject.Predmet.ProtuStrankaListNazivFormated>
  <DomainObject.Predmet.ProtuStrankaListNazivFormatedOIB>
    <izvorni_sadrzaj>
      <item>VITA-S, d.o.o., OIB 55656634017</item>
    </izvorni_sadrzaj>
    <derivirana_varijabla naziv="DomainObject.Predmet.ProtuStrankaListNazivFormatedOIB_1">
      <item>VITA-S, d.o.o., OIB 55656634017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VITA-S, d.o.o.</izvorni_sadrzaj>
    <derivirana_varijabla naziv="DomainObject.Predmet.ProtustrankaIDrugi_1">VITA-S,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VITA-S, d.o.o., OIB 55656634017, Vrhovčak 1 A, 10430 Samobor</izvorni_sadrzaj>
    <derivirana_varijabla naziv="DomainObject.Predmet.ProtustrankaIDrugiAdressOIB_1">VITA-S, d.o.o., OIB 55656634017, Vrhovčak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VITA-S, d.o.o.</item>
      <item>FINA Regionalni centar Zagreb</item>
    </izvorni_sadrzaj>
    <derivirana_varijabla naziv="DomainObject.Predmet.SudioniciListNaziv_1">
      <item>VITA-S, d.o.o.</item>
      <item>FINA Regionalni centar Zagreb</item>
    </derivirana_varijabla>
  </DomainObject.Predmet.SudioniciListNaziv>
  <DomainObject.Predmet.SudioniciListAdressOIB>
    <izvorni_sadrzaj>
      <item>VITA-S, d.o.o., OIB 55656634017, Vrhovčak 1 A,10430 Samobor</item>
      <item>FINA Regionalni centar Zagreb, OIB 85821130368, Trg svibanjskih žrtava 1995. br. 1,10000 Zagreb</item>
    </izvorni_sadrzaj>
    <derivirana_varijabla naziv="DomainObject.Predmet.SudioniciListAdressOIB_1">
      <item>VITA-S, d.o.o., OIB 55656634017, Vrhovčak 1 A,10430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55656634017</item>
      <item>, OIB 85821130368</item>
    </izvorni_sadrzaj>
    <derivirana_varijabla naziv="DomainObject.Predmet.SudioniciListNazivOIB_1">
      <item>, OIB 55656634017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1932</properties:Characters>
  <properties:Lines>48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2016-05-12T09:17:00Z</cp:lastPrinted>
  <dcterms:modified xmlns:xsi="http://www.w3.org/2001/XMLSchema-instance" xsi:type="dcterms:W3CDTF">2016-10-20T07:32:00Z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