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3f78" w14:paraId="f983f78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</w:t>
      </w:r>
      <w:r w:rsidR="00724335">
        <w:rPr>
          <w:sz w:val="24"/>
          <w:szCs w:val="24"/>
        </w:rPr>
        <w:t>87. St-506</w:t>
      </w:r>
      <w:r w:rsidR="00377685" w:rsidRPr="00377685">
        <w:rPr>
          <w:sz w:val="24"/>
          <w:szCs w:val="24"/>
        </w:rPr>
        <w:t>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B9648E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85821130368, za otvaranje stečajnog postupka nad dužnikom </w:t>
      </w:r>
      <w:proofErr w:type="spellStart"/>
      <w:r w:rsidR="00724335" w:rsidRPr="00724335">
        <w:rPr>
          <w:sz w:val="24"/>
          <w:szCs w:val="24"/>
        </w:rPr>
        <w:t>MATIVA</w:t>
      </w:r>
      <w:proofErr w:type="spellEnd"/>
      <w:r w:rsidR="00724335" w:rsidRPr="00724335">
        <w:rPr>
          <w:sz w:val="24"/>
          <w:szCs w:val="24"/>
        </w:rPr>
        <w:t xml:space="preserve"> SISTEMI </w:t>
      </w:r>
      <w:proofErr w:type="spellStart"/>
      <w:r w:rsidR="00724335" w:rsidRPr="00724335">
        <w:rPr>
          <w:sz w:val="24"/>
          <w:szCs w:val="24"/>
        </w:rPr>
        <w:t>j.d.o.o</w:t>
      </w:r>
      <w:proofErr w:type="spellEnd"/>
      <w:r w:rsidR="00724335" w:rsidRPr="00724335">
        <w:rPr>
          <w:sz w:val="24"/>
          <w:szCs w:val="24"/>
        </w:rPr>
        <w:t xml:space="preserve">. za trgovinu i usluge </w:t>
      </w:r>
      <w:proofErr w:type="spellStart"/>
      <w:r w:rsidR="00724335" w:rsidRPr="00724335">
        <w:rPr>
          <w:sz w:val="24"/>
          <w:szCs w:val="24"/>
        </w:rPr>
        <w:t>OIB</w:t>
      </w:r>
      <w:proofErr w:type="spellEnd"/>
      <w:r w:rsidR="00724335" w:rsidRPr="00724335">
        <w:rPr>
          <w:sz w:val="24"/>
          <w:szCs w:val="24"/>
        </w:rPr>
        <w:t xml:space="preserve"> 34284665956, Zagreb, </w:t>
      </w:r>
      <w:proofErr w:type="spellStart"/>
      <w:r w:rsidR="00724335" w:rsidRPr="00724335">
        <w:rPr>
          <w:sz w:val="24"/>
          <w:szCs w:val="24"/>
        </w:rPr>
        <w:t>Gajnice</w:t>
      </w:r>
      <w:proofErr w:type="spellEnd"/>
      <w:r w:rsidR="00724335" w:rsidRPr="00724335">
        <w:rPr>
          <w:sz w:val="24"/>
          <w:szCs w:val="24"/>
        </w:rPr>
        <w:t xml:space="preserve"> 8</w:t>
      </w:r>
      <w:r w:rsidR="00B5518E" w:rsidRPr="00B5518E">
        <w:rPr>
          <w:sz w:val="24"/>
          <w:szCs w:val="24"/>
        </w:rPr>
        <w:t>,</w:t>
      </w:r>
      <w:r w:rsidR="00125AA7">
        <w:rPr>
          <w:sz w:val="24"/>
          <w:szCs w:val="24"/>
        </w:rPr>
        <w:t xml:space="preserve"> 2</w:t>
      </w:r>
      <w:r w:rsidR="00430DC2">
        <w:rPr>
          <w:sz w:val="24"/>
          <w:szCs w:val="24"/>
        </w:rPr>
        <w:t>9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</w:t>
      </w:r>
      <w:proofErr w:type="spellStart"/>
      <w:r w:rsidR="00724335" w:rsidRPr="00724335">
        <w:rPr>
          <w:sz w:val="24"/>
          <w:szCs w:val="24"/>
        </w:rPr>
        <w:t>MATIVA</w:t>
      </w:r>
      <w:proofErr w:type="spellEnd"/>
      <w:r w:rsidR="00724335" w:rsidRPr="00724335">
        <w:rPr>
          <w:sz w:val="24"/>
          <w:szCs w:val="24"/>
        </w:rPr>
        <w:t xml:space="preserve"> SISTEMI </w:t>
      </w:r>
      <w:proofErr w:type="spellStart"/>
      <w:r w:rsidR="00724335" w:rsidRPr="00724335">
        <w:rPr>
          <w:sz w:val="24"/>
          <w:szCs w:val="24"/>
        </w:rPr>
        <w:t>j.d.o.o</w:t>
      </w:r>
      <w:proofErr w:type="spellEnd"/>
      <w:r w:rsidR="00724335" w:rsidRPr="00724335">
        <w:rPr>
          <w:sz w:val="24"/>
          <w:szCs w:val="24"/>
        </w:rPr>
        <w:t xml:space="preserve">. za trgovinu i usluge </w:t>
      </w:r>
      <w:proofErr w:type="spellStart"/>
      <w:r w:rsidR="00724335" w:rsidRPr="00724335">
        <w:rPr>
          <w:sz w:val="24"/>
          <w:szCs w:val="24"/>
        </w:rPr>
        <w:t>OIB</w:t>
      </w:r>
      <w:proofErr w:type="spellEnd"/>
      <w:r w:rsidR="00724335" w:rsidRPr="00724335">
        <w:rPr>
          <w:sz w:val="24"/>
          <w:szCs w:val="24"/>
        </w:rPr>
        <w:t xml:space="preserve"> 34284665956, Zagreb, </w:t>
      </w:r>
      <w:proofErr w:type="spellStart"/>
      <w:r w:rsidR="00724335" w:rsidRPr="00724335">
        <w:rPr>
          <w:sz w:val="24"/>
          <w:szCs w:val="24"/>
        </w:rPr>
        <w:t>Gajnice</w:t>
      </w:r>
      <w:proofErr w:type="spellEnd"/>
      <w:r w:rsidR="00724335" w:rsidRPr="00724335">
        <w:rPr>
          <w:sz w:val="24"/>
          <w:szCs w:val="24"/>
        </w:rPr>
        <w:t xml:space="preserve"> 8</w:t>
      </w:r>
      <w:r w:rsidR="0094490E" w:rsidRPr="0094490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94490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16. svibnja 2019. u </w:t>
      </w:r>
      <w:r w:rsidR="00724335">
        <w:rPr>
          <w:b/>
          <w:sz w:val="24"/>
          <w:szCs w:val="24"/>
        </w:rPr>
        <w:t>11,00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430DC2">
        <w:rPr>
          <w:sz w:val="24"/>
          <w:szCs w:val="24"/>
        </w:rPr>
        <w:t>29</w:t>
      </w:r>
      <w:r w:rsidR="00125AA7" w:rsidRPr="00125AA7">
        <w:rPr>
          <w:sz w:val="24"/>
          <w:szCs w:val="24"/>
        </w:rPr>
        <w:t xml:space="preserve">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4E4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77685"/>
    <w:rsid w:val="003804D1"/>
    <w:rsid w:val="00382970"/>
    <w:rsid w:val="003B65C5"/>
    <w:rsid w:val="003C27C5"/>
    <w:rsid w:val="003E0B94"/>
    <w:rsid w:val="003F091E"/>
    <w:rsid w:val="003F320D"/>
    <w:rsid w:val="00430DC2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24335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490E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5518E"/>
    <w:rsid w:val="00B639DE"/>
    <w:rsid w:val="00B63ADE"/>
    <w:rsid w:val="00B761A3"/>
    <w:rsid w:val="00B9648E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46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4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St-506/2019</izvorni_sadrzaj>
    <derivirana_varijabla naziv="DomainObject.Predmet.OznakaBroj_1">St-506/2019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MATIVA SISTEMI j.d.o.o. za trgovinu i usluge zastupanog po punomoćniku Bruno Bakula</izvorni_sadrzaj>
    <derivirana_varijabla naziv="DomainObject.Predmet.ProtustrankaFormated_1">  MATIVA SISTEMI j.d.o.o. za trgovinu i usluge zastupanog po punomoćniku Bruno Bakula</derivirana_varijabla>
  </DomainObject.Predmet.ProtustrankaFormated>
  <DomainObject.Predmet.ProtustrankaFormatedOIB>
    <izvorni_sadrzaj>  MATIVA SISTEMI j.d.o.o. za trgovinu i usluge, OIB 34284665956 zastupanog po punomoćniku Bruno Bakula</izvorni_sadrzaj>
    <derivirana_varijabla naziv="DomainObject.Predmet.ProtustrankaFormatedOIB_1">  MATIVA SISTEMI j.d.o.o. za trgovinu i usluge, OIB 34284665956 zastupanog po punomoćniku Bruno Bakula</derivirana_varijabla>
  </DomainObject.Predmet.ProtustrankaFormatedOIB>
  <DomainObject.Predmet.ProtustrankaFormatedWithAdress>
    <izvorni_sadrzaj> MATIVA SISTEMI j.d.o.o. za trgovinu i usluge, Gajnice 8, 10000 Zagreb zastupanog po punomoćniku Bruno Bakula</izvorni_sadrzaj>
    <derivirana_varijabla naziv="DomainObject.Predmet.ProtustrankaFormatedWithAdress_1"> MATIVA SISTEMI j.d.o.o. za trgovinu i usluge, Gajnice 8, 10000 Zagreb zastupanog po punomoćniku Bruno Bakula</derivirana_varijabla>
  </DomainObject.Predmet.ProtustrankaFormatedWithAdress>
  <DomainObject.Predmet.ProtustrankaFormatedWithAdressOIB>
    <izvorni_sadrzaj> MATIVA SISTEMI j.d.o.o. za trgovinu i usluge, OIB 34284665956, Gajnice 8, 10000 Zagreb zastupanog po punomoćniku Bruno Bakula</izvorni_sadrzaj>
    <derivirana_varijabla naziv="DomainObject.Predmet.ProtustrankaFormatedWithAdressOIB_1"> MATIVA SISTEMI j.d.o.o. za trgovinu i usluge, OIB 34284665956, Gajnice 8, 10000 Zagreb zastupanog po punomoćniku Bruno Bakula</derivirana_varijabla>
  </DomainObject.Predmet.ProtustrankaFormatedWithAdressOIB>
  <DomainObject.Predmet.ProtustrankaWithAdress>
    <izvorni_sadrzaj>MATIVA SISTEMI j.d.o.o. za trgovinu i usluge Gajnice 8, 10000 Zagreb</izvorni_sadrzaj>
    <derivirana_varijabla naziv="DomainObject.Predmet.ProtustrankaWithAdress_1">MATIVA SISTEMI j.d.o.o. za trgovinu i usluge Gajnice 8, 10000 Zagreb</derivirana_varijabla>
  </DomainObject.Predmet.ProtustrankaWithAdress>
  <DomainObject.Predmet.ProtustrankaWithAdressOIB>
    <izvorni_sadrzaj>MATIVA SISTEMI j.d.o.o. za trgovinu i usluge, OIB 34284665956, Gajnice 8, 10000 Zagreb</izvorni_sadrzaj>
    <derivirana_varijabla naziv="DomainObject.Predmet.ProtustrankaWithAdressOIB_1">MATIVA SISTEMI j.d.o.o. za trgovinu i usluge, OIB 34284665956, Gajnice 8, 10000 Zagreb</derivirana_varijabla>
  </DomainObject.Predmet.ProtustrankaWithAdressOIB>
  <DomainObject.Predmet.ProtustrankaNazivFormated>
    <izvorni_sadrzaj>MATIVA SISTEMI j.d.o.o. za trgovinu i usluge</izvorni_sadrzaj>
    <derivirana_varijabla naziv="DomainObject.Predmet.ProtustrankaNazivFormated_1">MATIVA SISTEMI j.d.o.o. za trgovinu i usluge</derivirana_varijabla>
  </DomainObject.Predmet.ProtustrankaNazivFormated>
  <DomainObject.Predmet.ProtustrankaNazivFormatedOIB>
    <izvorni_sadrzaj>MATIVA SISTEMI j.d.o.o. za trgovinu i usluge, OIB 34284665956</izvorni_sadrzaj>
    <derivirana_varijabla naziv="DomainObject.Predmet.ProtustrankaNazivFormatedOIB_1">MATIVA SISTEMI j.d.o.o. za trgovinu i usluge, OIB 34284665956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 SISTEMI j.d.o.o. za trgovinu i usluge zastupanog po punomoćniku Bruno Bakula</item>
    </izvorni_sadrzaj>
    <derivirana_varijabla naziv="DomainObject.Predmet.ProtuStrankaListFormated_1">
      <item>MATIVA SISTEMI j.d.o.o. za trgovinu i usluge zastupanog po punomoćniku Bruno Bakula</item>
    </derivirana_varijabla>
  </DomainObject.Predmet.ProtuStrankaListFormated>
  <DomainObject.Predmet.ProtuStrankaListFormatedOIB>
    <izvorni_sadrzaj>
      <item>MATIVA SISTEMI j.d.o.o. za trgovinu i usluge, OIB 34284665956 zastupanog po punomoćniku Bruno Bakula</item>
    </izvorni_sadrzaj>
    <derivirana_varijabla naziv="DomainObject.Predmet.ProtuStrankaListFormatedOIB_1">
      <item>MATIVA SISTEMI j.d.o.o. za trgovinu i usluge, OIB 34284665956 zastupanog po punomoćniku Bruno Bakula</item>
    </derivirana_varijabla>
  </DomainObject.Predmet.ProtuStrankaListFormatedOIB>
  <DomainObject.Predmet.ProtuStrankaListFormatedWithAdress>
    <izvorni_sadrzaj>
      <item>MATIVA SISTEMI j.d.o.o. za trgovinu i usluge, Gajnice 8, 10000 Zagreb zastupanog po punomoćniku Bruno Bakula</item>
    </izvorni_sadrzaj>
    <derivirana_varijabla naziv="DomainObject.Predmet.ProtuStrankaListFormatedWithAdress_1">
      <item>MATIVA SISTEMI j.d.o.o. za trgovinu i usluge, Gajnice 8, 10000 Zagreb zastupanog po punomoćniku Bruno Bakula</item>
    </derivirana_varijabla>
  </DomainObject.Predmet.ProtuStrankaListFormatedWithAdress>
  <DomainObject.Predmet.ProtuStrankaListFormatedWithAdressOIB>
    <izvorni_sadrzaj>
      <item>MATIVA SISTEMI j.d.o.o. za trgovinu i usluge, OIB 34284665956, Gajnice 8, 10000 Zagreb zastupanog po punomoćniku Bruno Bakula</item>
    </izvorni_sadrzaj>
    <derivirana_varijabla naziv="DomainObject.Predmet.ProtuStrankaListFormatedWithAdressOIB_1">
      <item>MATIVA SISTEMI j.d.o.o. za trgovinu i usluge, OIB 34284665956, Gajnice 8, 10000 Zagreb zastupanog po punomoćniku Bruno Bakula</item>
    </derivirana_varijabla>
  </DomainObject.Predmet.ProtuStrankaListFormatedWithAdressOIB>
  <DomainObject.Predmet.ProtuStrankaListNazivFormated>
    <izvorni_sadrzaj>
      <item>MATIVA SISTEMI j.d.o.o. za trgovinu i usluge</item>
    </izvorni_sadrzaj>
    <derivirana_varijabla naziv="DomainObject.Predmet.ProtuStrankaListNazivFormated_1">
      <item>MATIVA SISTEMI j.d.o.o. za trgovinu i usluge</item>
    </derivirana_varijabla>
  </DomainObject.Predmet.ProtuStrankaListNazivFormated>
  <DomainObject.Predmet.ProtuStrankaListNazivFormatedOIB>
    <izvorni_sadrzaj>
      <item>MATIVA SISTEMI j.d.o.o. za trgovinu i usluge, OIB 34284665956</item>
    </izvorni_sadrzaj>
    <derivirana_varijabla naziv="DomainObject.Predmet.ProtuStrankaListNazivFormatedOIB_1">
      <item>MATIVA SISTEMI j.d.o.o. za trgovinu i usluge, OIB 34284665956</item>
    </derivirana_varijabla>
  </DomainObject.Predmet.ProtuStrankaListNazivFormatedOIB>
  <DomainObject.Predmet.OstaliListFormated>
    <izvorni_sadrzaj>
      <item>Bruno Bakula punomoćnik sudionika u postupku MATIVA SISTEMI j.d.o.o. za trgovinu i usluge</item>
      <item>ZAGREBAČKA BANKA DIONIČKO DRUŠTVO</item>
    </izvorni_sadrzaj>
    <derivirana_varijabla naziv="DomainObject.Predmet.OstaliListFormated_1">
      <item>Bruno Bakula punomoćnik sudionika u postupku MATIVA SISTEMI j.d.o.o. za trgovinu i usluge</item>
      <item>ZAGREBAČKA BANKA DIONIČKO DRUŠTVO</item>
    </derivirana_varijabla>
  </DomainObject.Predmet.OstaliListFormated>
  <DomainObject.Predmet.OstaliListFormatedOIB>
    <izvorni_sadrzaj>
      <item>Bruno Bakula, OIB 42817729992 punomoćnik sudionika u postupku MATIVA SISTEMI j.d.o.o. za trgovinu i usluge</item>
      <item>ZAGREBAČKA BANKA DIONIČKO DRUŠTVO, OIB 92963223473</item>
    </izvorni_sadrzaj>
    <derivirana_varijabla naziv="DomainObject.Predmet.OstaliListFormatedOIB_1">
      <item>Bruno Bakula, OIB 42817729992 punomoćnik sudionika u postupku MATIVA SISTEMI j.d.o.o. za trgovinu i usluge</item>
      <item>ZAGREBAČKA BANKA DIONIČKO DRUŠTVO, OIB 92963223473</item>
    </derivirana_varijabla>
  </DomainObject.Predmet.OstaliListFormatedOIB>
  <DomainObject.Predmet.OstaliListFormatedWithAdress>
    <izvorni_sadrzaj>
      <item>Bruno Bakula, Gajnice 8, 10000 Zagreb punomoćnik sudionika u postupku MATIVA SISTEMI j.d.o.o. za trgovinu i usluge</item>
      <item>ZAGREBAČKA BANKA DIONIČKO DRUŠTVO, Trg bana Josipa Jelačića 10, 10000 Zagreb</item>
    </izvorni_sadrzaj>
    <derivirana_varijabla naziv="DomainObject.Predmet.OstaliListFormatedWithAdress_1">
      <item>Bruno Bakula, Gajnice 8, 10000 Zagreb punomoćnik sudionika u postupku MATIVA SISTEMI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Bruno Bakula, OIB 42817729992, Gajnice 8, 10000 Zagreb punomoćnik sudionika u postupku MATIVA SISTEMI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Bruno Bakula, OIB 42817729992, Gajnice 8, 10000 Zagreb punomoćnik sudionika u postupku MATIVA SISTEMI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Bruno Bakula</item>
      <item>ZAGREBAČKA BANKA DIONIČKO DRUŠTVO</item>
    </izvorni_sadrzaj>
    <derivirana_varijabla naziv="DomainObject.Predmet.OstaliListNazivFormated_1">
      <item>Bruno Bakula</item>
      <item>ZAGREBAČKA BANKA DIONIČKO DRUŠTVO</item>
    </derivirana_varijabla>
  </DomainObject.Predmet.OstaliListNazivFormated>
  <DomainObject.Predmet.OstaliListNazivFormatedOIB>
    <izvorni_sadrzaj>
      <item>Bruno Bakula, OIB 42817729992</item>
      <item>ZAGREBAČKA BANKA DIONIČKO DRUŠTVO, OIB 92963223473</item>
    </izvorni_sadrzaj>
    <derivirana_varijabla naziv="DomainObject.Predmet.OstaliListNazivFormatedOIB_1">
      <item>Bruno Bakula, OIB 42817729992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 SISTEMI j.d.o.o. za trgovinu i usluge</izvorni_sadrzaj>
    <derivirana_varijabla naziv="DomainObject.Predmet.ProtustrankaIDrugi_1">MATIVA SISTEMI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MATIVA SISTEMI j.d.o.o. za trgovinu i usluge, OIB 34284665956, Gajnice 8, 10000 Zagreb</izvorni_sadrzaj>
    <derivirana_varijabla naziv="DomainObject.Predmet.ProtustrankaIDrugiAdressOIB_1">MATIVA SISTEMI j.d.o.o. za trgovinu i usluge, OIB 34284665956, Gajnice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MATIVA SISTEMI j.d.o.o. za trgovinu i usluge</item>
      <item>Bruno Bakula</item>
      <item>ZAGREBAČKA BANKA DIONIČKO DRUŠTVO</item>
    </izvorni_sadrzaj>
    <derivirana_varijabla naziv="DomainObject.Predmet.SudioniciListNaziv_1">
      <item>FINA Regionalni centar Zagreb</item>
      <item>MATIVA SISTEMI j.d.o.o. za trgovinu i usluge</item>
      <item>Bruno Bakula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MATIVA SISTEMI j.d.o.o. za trgovinu i usluge, OIB 34284665956, Gajnice 8,10000 Zagreb</item>
      <item>Bruno Bakula, OIB 42817729992, Gajnice 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MATIVA SISTEMI j.d.o.o. za trgovinu i usluge, OIB 34284665956, Gajnice 8,10000 Zagreb</item>
      <item>Bruno Bakula, OIB 42817729992, Gajnice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34284665956</item>
      <item>, OIB 42817729992</item>
      <item>, OIB 92963223473</item>
    </izvorni_sadrzaj>
    <derivirana_varijabla naziv="DomainObject.Predmet.SudioniciListNazivOIB_1">
      <item>, OIB 85821130368</item>
      <item>, OIB 34284665956</item>
      <item>, OIB 42817729992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St-506/2019-6</izvorni_sadrzaj>
    <derivirana_varijabla naziv="DomainObject.PredzadnjaOdlukaIzPredmeta.Oznaka_1">St-506/2019-6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948</properties:Characters>
  <properties:Lines>41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2019-03-29T09:35:00Z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