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3f31" w14:paraId="11a3f31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87C5A">
        <w:t>601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 xml:space="preserve">Augustinu </w:t>
      </w:r>
      <w:proofErr w:type="spellStart"/>
      <w:r w:rsidR="008316FD">
        <w:t>Jalšovecu</w:t>
      </w:r>
      <w:proofErr w:type="spellEnd"/>
      <w:r>
        <w:t xml:space="preserve">, u stečajnom predmetu povodom zahtjeva </w:t>
      </w:r>
      <w:r w:rsidR="00B05D6A">
        <w:t xml:space="preserve">Financijske agencije, Regionalni centar Osijek, Podružnica Osijek, L. </w:t>
      </w:r>
      <w:proofErr w:type="spellStart"/>
      <w:r w:rsidR="00B05D6A">
        <w:t>Jagera</w:t>
      </w:r>
      <w:proofErr w:type="spellEnd"/>
      <w:r w:rsidR="00B05D6A">
        <w:t xml:space="preserve"> 3, OIB 85821130368, za pokretanje skraćenog stečajnog postupka nad dužnikom </w:t>
      </w:r>
      <w:r w:rsidR="00887C5A">
        <w:t>Braniteljska zadruga ŠOKAC  za proizvodnju tradicionalnih proizvoda od mesa i trgovinu, Brođanci, K. Tomislava 47, MBS: 030114562, OIB: 24500713493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87C5A">
        <w:t>Braniteljska zadruga ŠOKAC  za proizvodnju tradicionalnih proizvoda od mesa i trgovinu, Brođanci, K. Tomislava 47, MBS: 030114562, OIB: 24500713493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87C5A">
        <w:t xml:space="preserve">David Jakovljević, Sesvete, </w:t>
      </w:r>
      <w:proofErr w:type="spellStart"/>
      <w:r w:rsidR="00887C5A">
        <w:t>Kašinska</w:t>
      </w:r>
      <w:proofErr w:type="spellEnd"/>
      <w:r w:rsidR="00887C5A">
        <w:t xml:space="preserve"> 7, OIB: 63014812654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87C5A">
        <w:t>Braniteljska zadruga ŠOKAC  za proizvodnju tradicionalnih proizvoda od mesa i trgovinu, Brođanci, K. Tomislava 47, MBS: 030114562, OIB: 24500713493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887C5A">
        <w:rPr>
          <w:bCs/>
        </w:rPr>
        <w:t>2. lipnja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887C5A">
        <w:t>Braniteljska zadruga ŠOKAC  za proizvodnju tradicionalnih proizvoda od mesa i trgovinu, Brođanci, K. Tomislava 47, MBS: 030114562, OIB: 24500713493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B05D6A" w:rsidR="009371EB">
      <w:pPr>
        <w:pStyle w:val="Tijeloteksta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887C5A">
        <w:t>601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05D6A">
        <w:t>7. lipnja</w:t>
      </w:r>
      <w:r>
        <w:t xml:space="preserve"> 2017., objavio oglas na mrežnoj stranici e-oglasna ploča sudova pod poslovnim brojem St-</w:t>
      </w:r>
      <w:r w:rsidR="00887C5A">
        <w:t>601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</w:t>
      </w:r>
      <w:proofErr w:type="spellStart"/>
      <w:r>
        <w:t>Jalšovec</w:t>
      </w:r>
      <w:proofErr w:type="spellEnd"/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87C5A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05D6A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E46CA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ŠOKAC za proizvodnju tradicionalnih proizvoda od mesa i trgovinu</izvorni_sadrzaj>
    <derivirana_varijabla naziv="DomainObject.Predmet.ProtustrankaFormated_1">  Braniteljska zadruga ŠOKAC za proizvodnju tradicionalnih proizvoda od mesa i trgovinu</derivirana_varijabla>
  </DomainObject.Predmet.ProtustrankaFormated>
  <DomainObject.Predmet.ProtustrankaFormatedOIB>
    <izvorni_sadrzaj>  Braniteljska zadruga ŠOKAC za proizvodnju tradicionalnih proizvoda od mesa i trgovinu, OIB 24500713493</izvorni_sadrzaj>
    <derivirana_varijabla naziv="DomainObject.Predmet.ProtustrankaFormatedOIB_1">  Braniteljska zadruga ŠOKAC za proizvodnju tradicionalnih proizvoda od mesa i trgovinu, OIB 24500713493</derivirana_varijabla>
  </DomainObject.Predmet.ProtustrankaFormatedOIB>
  <DomainObject.Predmet.ProtustrankaFormatedWithAdress>
    <izvorni_sadrzaj> Braniteljska zadruga ŠOKAC za proizvodnju tradicionalnih proizvoda od mesa i trgovinu, K. Tomislava 47, 31222 Brođanci</izvorni_sadrzaj>
    <derivirana_varijabla naziv="DomainObject.Predmet.ProtustrankaFormatedWithAdress_1"> Braniteljska zadruga ŠOKAC za proizvodnju tradicionalnih proizvoda od mesa i trgovinu, K. Tomislava 47, 31222 Brođanci</derivirana_varijabla>
  </DomainObject.Predmet.ProtustrankaFormatedWithAdress>
  <DomainObject.Predmet.ProtustrankaFormatedWithAdressOIB>
    <izvorni_sadrzaj> Braniteljska zadruga ŠOKAC za proizvodnju tradicionalnih proizvoda od mesa i trgovinu, OIB 24500713493, K. Tomislava 47, 31222 Brođanci</izvorni_sadrzaj>
    <derivirana_varijabla naziv="DomainObject.Predmet.ProtustrankaFormatedWithAdressOIB_1"> Braniteljska zadruga ŠOKAC za proizvodnju tradicionalnih proizvoda od mesa i trgovinu, OIB 24500713493, K. Tomislava 47, 31222 Brođanci</derivirana_varijabla>
  </DomainObject.Predmet.ProtustrankaFormatedWithAdressOIB>
  <DomainObject.Predmet.ProtustrankaWithAdress>
    <izvorni_sadrzaj>Braniteljska zadruga ŠOKAC za proizvodnju tradicionalnih proizvoda od mesa i trgovinu K. Tomislava 47, 31222 Brođanci</izvorni_sadrzaj>
    <derivirana_varijabla naziv="DomainObject.Predmet.ProtustrankaWithAdress_1">Braniteljska zadruga ŠOKAC za proizvodnju tradicionalnih proizvoda od mesa i trgovinu K. Tomislava 47, 31222 Brođanci</derivirana_varijabla>
  </DomainObject.Predmet.ProtustrankaWithAdress>
  <DomainObject.Predmet.ProtustrankaWithAdressOIB>
    <izvorni_sadrzaj>Braniteljska zadruga ŠOKAC za proizvodnju tradicionalnih proizvoda od mesa i trgovinu, OIB 24500713493, K. Tomislava 47, 31222 Brođanci</izvorni_sadrzaj>
    <derivirana_varijabla naziv="DomainObject.Predmet.ProtustrankaWithAdressOIB_1">Braniteljska zadruga ŠOKAC za proizvodnju tradicionalnih proizvoda od mesa i trgovinu, OIB 24500713493, K. Tomislava 47, 31222 Brođanci</derivirana_varijabla>
  </DomainObject.Predmet.ProtustrankaWithAdressOIB>
  <DomainObject.Predmet.ProtustrankaNazivFormated>
    <izvorni_sadrzaj>Braniteljska zadruga ŠOKAC za proizvodnju tradicionalnih proizvoda od mesa i trgovinu</izvorni_sadrzaj>
    <derivirana_varijabla naziv="DomainObject.Predmet.ProtustrankaNazivFormated_1">Braniteljska zadruga ŠOKAC za proizvodnju tradicionalnih proizvoda od mesa i trgovinu</derivirana_varijabla>
  </DomainObject.Predmet.ProtustrankaNazivFormated>
  <DomainObject.Predmet.ProtustrankaNazivFormatedOIB>
    <izvorni_sadrzaj>Braniteljska zadruga ŠOKAC za proizvodnju tradicionalnih proizvoda od mesa i trgovinu, OIB 24500713493</izvorni_sadrzaj>
    <derivirana_varijabla naziv="DomainObject.Predmet.ProtustrankaNazivFormatedOIB_1">Braniteljska zadruga ŠOKAC za proizvodnju tradicionalnih proizvoda od mesa i trgovinu, OIB 24500713493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ŠOKAC za proizvodnju tradicionalnih proizvoda od mesa i trgovinu</item>
    </izvorni_sadrzaj>
    <derivirana_varijabla naziv="DomainObject.Predmet.ProtuStrankaListFormated_1">
      <item>Braniteljska zadruga ŠOKAC za proizvodnju tradicionalnih proizvoda od mesa i trgovinu</item>
    </derivirana_varijabla>
  </DomainObject.Predmet.ProtuStrankaListFormated>
  <DomainObject.Predmet.ProtuStrankaListFormatedOIB>
    <izvorni_sadrzaj>
      <item>Braniteljska zadruga ŠOKAC za proizvodnju tradicionalnih proizvoda od mesa i trgovinu, OIB 24500713493</item>
    </izvorni_sadrzaj>
    <derivirana_varijabla naziv="DomainObject.Predmet.ProtuStrankaListFormatedOIB_1">
      <item>Braniteljska zadruga ŠOKAC za proizvodnju tradicionalnih proizvoda od mesa i trgovinu, OIB 24500713493</item>
    </derivirana_varijabla>
  </DomainObject.Predmet.ProtuStrankaListFormatedOIB>
  <DomainObject.Predmet.ProtuStrankaListFormatedWithAdress>
    <izvorni_sadrzaj>
      <item>Braniteljska zadruga ŠOKAC za proizvodnju tradicionalnih proizvoda od mesa i trgovinu, K. Tomislava 47, 31222 Brođanci</item>
    </izvorni_sadrzaj>
    <derivirana_varijabla naziv="DomainObject.Predmet.ProtuStrankaListFormatedWithAdress_1">
      <item>Braniteljska zadruga ŠOKAC za proizvodnju tradicionalnih proizvoda od mesa i trgovinu, K. Tomislava 47, 31222 Brođanci</item>
    </derivirana_varijabla>
  </DomainObject.Predmet.ProtuStrankaListFormatedWithAdress>
  <DomainObject.Predmet.ProtuStrankaListFormatedWithAdressOIB>
    <izvorni_sadrzaj>
      <item>Braniteljska zadruga ŠOKAC za proizvodnju tradicionalnih proizvoda od mesa i trgovinu, OIB 24500713493, K. Tomislava 47, 31222 Brođanci</item>
    </izvorni_sadrzaj>
    <derivirana_varijabla naziv="DomainObject.Predmet.ProtuStrankaListFormatedWithAdressOIB_1">
      <item>Braniteljska zadruga ŠOKAC za proizvodnju tradicionalnih proizvoda od mesa i trgovinu, OIB 24500713493, K. Tomislava 47, 31222 Brođanci</item>
    </derivirana_varijabla>
  </DomainObject.Predmet.ProtuStrankaListFormatedWithAdressOIB>
  <DomainObject.Predmet.ProtuStrankaListNazivFormated>
    <izvorni_sadrzaj>
      <item>Braniteljska zadruga ŠOKAC za proizvodnju tradicionalnih proizvoda od mesa i trgovinu</item>
    </izvorni_sadrzaj>
    <derivirana_varijabla naziv="DomainObject.Predmet.ProtuStrankaListNazivFormated_1">
      <item>Braniteljska zadruga ŠOKAC za proizvodnju tradicionalnih proizvoda od mesa i trgovinu</item>
    </derivirana_varijabla>
  </DomainObject.Predmet.ProtuStrankaListNazivFormated>
  <DomainObject.Predmet.ProtuStrankaListNazivFormatedOIB>
    <izvorni_sadrzaj>
      <item>Braniteljska zadruga ŠOKAC za proizvodnju tradicionalnih proizvoda od mesa i trgovinu, OIB 24500713493</item>
    </izvorni_sadrzaj>
    <derivirana_varijabla naziv="DomainObject.Predmet.ProtuStrankaListNazivFormatedOIB_1">
      <item>Braniteljska zadruga ŠOKAC za proizvodnju tradicionalnih proizvoda od mesa i trgovinu, OIB 24500713493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ŠOKAC za proizvodnju tradicionalnih proizvoda od mesa i trgovinu</izvorni_sadrzaj>
    <derivirana_varijabla naziv="DomainObject.Predmet.ProtustrankaIDrugi_1">Braniteljska zadruga ŠOKAC za proizvodnju tradicionalnih proizvoda od mesa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ŠOKAC za proizvodnju tradicionalnih proizvoda od mesa i trgovinu, OIB 24500713493, K. Tomislava 47, 31222 Brođanci</izvorni_sadrzaj>
    <derivirana_varijabla naziv="DomainObject.Predmet.ProtustrankaIDrugiAdressOIB_1">Braniteljska zadruga ŠOKAC za proizvodnju tradicionalnih proizvoda od mesa i trgovinu, OIB 24500713493, K. Tomislava 47, 31222 Brođanci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ŠOKAC za proizvodnju tradicionalnih proizvoda od mesa i trgovinu</item>
    </izvorni_sadrzaj>
    <derivirana_varijabla naziv="DomainObject.Predmet.SudioniciListNaziv_1">
      <item>FINA RC OSIJEK</item>
      <item>Braniteljska zadruga ŠOKAC za proizvodnju tradicionalnih proizvoda od mesa i trgovinu</item>
    </derivirana_varijabla>
  </DomainObject.Predmet.SudioniciListNaziv>
  <DomainObject.Predmet.SudioniciListAdressOIB>
    <izvorni_sadrzaj>
      <item>FINA RC OSIJEK, OIB 85821130368</item>
      <item>Braniteljska zadruga ŠOKAC za proizvodnju tradicionalnih proizvoda od mesa i trgovinu, OIB 24500713493, K. Tomislava 47,31222 Brođanci</item>
    </izvorni_sadrzaj>
    <derivirana_varijabla naziv="DomainObject.Predmet.SudioniciListAdressOIB_1">
      <item>FINA RC OSIJEK, OIB 85821130368</item>
      <item>Braniteljska zadruga ŠOKAC za proizvodnju tradicionalnih proizvoda od mesa i trgovinu, OIB 24500713493, K. Tomislava 47,31222 Brođanci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24500713493</item>
    </izvorni_sadrzaj>
    <derivirana_varijabla naziv="DomainObject.Predmet.SudioniciListNazivOIB_1">
      <item>, OIB 85821130368</item>
      <item>, OIB 24500713493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F1FFC-1AA1-4B06-81EF-9A2EEFBCE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2872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2017-08-28T06:06:00Z</dcterms:created>
  <dc:creator>Korisnik</dc:creator>
  <cp:lastModifiedBy>Žana Bem</cp:lastModifiedBy>
  <cp:lastPrinted>2017-07-31T07:19:00Z</cp:lastPrinted>
  <dcterms:modified xmlns:xsi="http://www.w3.org/2001/XMLSchema-instance" xsi:type="dcterms:W3CDTF">2017-08-28T06:16:00Z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