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de3e" w14:paraId="9c2de3e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1E469C">
        <w:rPr>
          <w:rFonts w:hAnsi="Times New Roman" w:ascii="Times New Roman"/>
          <w:noProof w:val="false"/>
          <w:szCs w:val="24"/>
        </w:rPr>
        <w:t>5</w:t>
      </w:r>
      <w:r w:rsidR="00937A1A">
        <w:rPr>
          <w:rFonts w:hAnsi="Times New Roman" w:ascii="Times New Roman"/>
          <w:noProof w:val="false"/>
          <w:szCs w:val="24"/>
        </w:rPr>
        <w:t>017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937A1A" w:rsidRPr="002A305F">
        <w:rPr>
          <w:rFonts w:hAnsi="Times New Roman" w:ascii="Times New Roman"/>
        </w:rPr>
        <w:t>BERTA PROJEKT d.o.o. u stečaju, Avenija V. Holjevca 20, OIB</w:t>
      </w:r>
      <w:r w:rsidR="00937A1A">
        <w:rPr>
          <w:rFonts w:hAnsi="Times New Roman" w:ascii="Times New Roman"/>
        </w:rPr>
        <w:t xml:space="preserve"> </w:t>
      </w:r>
      <w:r w:rsidR="00937A1A" w:rsidRPr="002A305F">
        <w:rPr>
          <w:rFonts w:hAnsi="Times New Roman" w:ascii="Times New Roman"/>
        </w:rPr>
        <w:t>84130426439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937A1A">
        <w:rPr>
          <w:rFonts w:hAnsi="Times New Roman" w:ascii="Times New Roman"/>
          <w:szCs w:val="24"/>
        </w:rPr>
        <w:t>6. srpnja 2018.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937A1A" w:rsidRPr="0079323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937A1A" w:rsidRPr="002A305F">
        <w:rPr>
          <w:rFonts w:hAnsi="Times New Roman" w:ascii="Times New Roman"/>
        </w:rPr>
        <w:t>BERTA PROJEKT d.o.o. u stečaju, Avenija V. Holjevca 20, OIB</w:t>
      </w:r>
      <w:r w:rsidR="00937A1A">
        <w:rPr>
          <w:rFonts w:hAnsi="Times New Roman" w:ascii="Times New Roman"/>
        </w:rPr>
        <w:t xml:space="preserve"> </w:t>
      </w:r>
      <w:r w:rsidR="00937A1A" w:rsidRPr="002A305F">
        <w:rPr>
          <w:rFonts w:hAnsi="Times New Roman" w:ascii="Times New Roman"/>
        </w:rPr>
        <w:t>84130426439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657D4F" w:rsidP="00657D4F" w:rsidR="00657D4F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657D4F" w:rsidP="00657D4F" w:rsidR="00657D4F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kat. čestica 746/1, oznaka zemljišta oranica i šuma površine 5305 m2; kat. čestica 746/2, oznaka zemljišta oranica površine 3503 m2; kat. čestica 747/2, oznaka zemljišta oranica u Topličici površine 2590 m2; kat. čestica 765/2-C, oznaka zemljišta šuma u Topličici površine 1158 m2, upisane u zk.ul. 1643 k.o. Gotalovec kod Općinskog suda u Zlataru, Zemljišnoknjižni odjel Zlatar</w:t>
      </w:r>
      <w:r>
        <w:rPr>
          <w:rFonts w:hAnsi="Times New Roman" w:ascii="Times New Roman"/>
          <w:szCs w:val="24"/>
        </w:rPr>
        <w:t>.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A24973">
        <w:rPr>
          <w:rFonts w:hAnsi="Times New Roman" w:ascii="Times New Roman"/>
          <w:szCs w:val="24"/>
        </w:rPr>
        <w:t>28. kolovoza</w:t>
      </w:r>
      <w:r w:rsidR="00A61A10">
        <w:rPr>
          <w:rFonts w:hAnsi="Times New Roman" w:ascii="Times New Roman"/>
          <w:szCs w:val="24"/>
        </w:rPr>
        <w:t xml:space="preserve">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u </w:t>
      </w:r>
      <w:r w:rsidR="00A24973">
        <w:rPr>
          <w:rFonts w:hAnsi="Times New Roman" w:ascii="Times New Roman"/>
          <w:szCs w:val="24"/>
        </w:rPr>
        <w:t xml:space="preserve">10,00 </w:t>
      </w:r>
      <w:r w:rsidR="00A61A10">
        <w:rPr>
          <w:rFonts w:hAnsi="Times New Roman" w:ascii="Times New Roman"/>
          <w:szCs w:val="24"/>
        </w:rPr>
        <w:t xml:space="preserve">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657D4F">
        <w:rPr>
          <w:rFonts w:hAnsi="Times New Roman" w:ascii="Times New Roman"/>
          <w:szCs w:val="24"/>
        </w:rPr>
        <w:t>Republika Hrvatska, Ministarstvo financija, Porezna uprava, Područni ured Zagreb po ŽDO u Zagrebu</w:t>
      </w:r>
      <w:r w:rsidR="00A24973">
        <w:rPr>
          <w:rFonts w:hAnsi="Times New Roman" w:ascii="Times New Roman"/>
          <w:szCs w:val="24"/>
        </w:rPr>
        <w:t xml:space="preserve"> uz elaborat procjene vrijednosti nekretnine</w:t>
      </w:r>
      <w:r w:rsidR="00657D4F">
        <w:rPr>
          <w:rFonts w:hAnsi="Times New Roman" w:ascii="Times New Roman"/>
          <w:szCs w:val="24"/>
        </w:rPr>
        <w:t>.</w:t>
      </w:r>
    </w:p>
    <w:p w:rsidRDefault="004A141B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937A1A">
        <w:rPr>
          <w:rFonts w:hAnsi="Times New Roman" w:ascii="Times New Roman"/>
          <w:szCs w:val="24"/>
        </w:rPr>
        <w:t>6. srpnja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367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5E676B"/>
    <w:rsid w:val="006275C1"/>
    <w:rsid w:val="0063170F"/>
    <w:rsid w:val="006521A5"/>
    <w:rsid w:val="00652A3C"/>
    <w:rsid w:val="00657D4F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A1A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24973"/>
    <w:rsid w:val="00A25367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7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7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7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7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7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7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7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7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5017</izvorni_sadrzaj>
    <derivirana_varijabla naziv="DomainObject.Predmet.Broj_1">5017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St-5017/2016</izvorni_sadrzaj>
    <derivirana_varijabla naziv="DomainObject.Predmet.OznakaBroj_1">St-5017/2016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 društvo s ograničenom odgovornošću za proizvodnju, usluge i trgovinu u stečaju</izvorni_sadrzaj>
    <derivirana_varijabla naziv="DomainObject.Predmet.ProtustrankaFormated_1">  BERTA PROJEKT društvo s ograničenom odgovornošću za proizvodnju, usluge i trgovinu u stečaju</derivirana_varijabla>
  </DomainObject.Predmet.ProtustrankaFormated>
  <DomainObject.Predmet.ProtustrankaFormatedOIB>
    <izvorni_sadrzaj>  BERTA PROJEKT društvo s ograničenom odgovornošću za proizvodnju, usluge i trgovinu u stečaju, OIB 84130426439</izvorni_sadrzaj>
    <derivirana_varijabla naziv="DomainObject.Predmet.ProtustrankaFormatedOIB_1">  BERTA PROJEKT društvo s ograničenom odgovornošću za proizvodnju, usluge i trgovinu u stečaju, OIB 84130426439</derivirana_varijabla>
  </DomainObject.Predmet.ProtustrankaFormatedOIB>
  <DomainObject.Predmet.ProtustrankaFormatedWithAdress>
    <izvorni_sadrzaj> BERTA PROJEKT društvo s ograničenom odgovornošću za proizvodnju, usluge i trgovinu u stečaju, Avenija V. Holjevca 20, 10000 Zagreb</izvorni_sadrzaj>
    <derivirana_varijabla naziv="DomainObject.Predmet.ProtustrankaFormatedWithAdress_1"> BERTA PROJEKT društvo s ograničenom odgovornošću za proizvodnju, usluge i trgovinu u stečaju, Avenija V. Holjevca 20, 10000 Zagreb</derivirana_varijabla>
  </DomainObject.Predmet.ProtustrankaFormatedWithAdress>
  <DomainObject.Predmet.ProtustrankaFormatedWithAdressOIB>
    <izvorni_sadrzaj> BERTA PROJEKT društvo s ograničenom odgovornošću za proizvodnju, usluge i trgovinu u stečaju, OIB 84130426439, Avenija V. Holjevca 20, 10000 Zagreb</izvorni_sadrzaj>
    <derivirana_varijabla naziv="DomainObject.Predmet.ProtustrankaFormatedWithAdressOIB_1"> BERTA PROJEKT društvo s ograničenom odgovornošću za proizvodnju, usluge i trgovinu u stečaju, OIB 84130426439, Avenija V. Holjevca 20, 10000 Zagreb</derivirana_varijabla>
  </DomainObject.Predmet.ProtustrankaFormatedWithAdressOIB>
  <DomainObject.Predmet.ProtustrankaWithAdress>
    <izvorni_sadrzaj>BERTA PROJEKT društvo s ograničenom odgovornošću za proizvodnju, usluge i trgovinu u stečaju Avenija V. Holjevca 20, 10000 Zagreb</izvorni_sadrzaj>
    <derivirana_varijabla naziv="DomainObject.Predmet.ProtustrankaWithAdress_1">BERTA PROJEKT društvo s ograničenom odgovornošću za proizvodnju, usluge i trgovinu u stečaju Avenija V. Holjevca 20, 10000 Zagreb</derivirana_varijabla>
  </DomainObject.Predmet.ProtustrankaWithAdress>
  <DomainObject.Predmet.ProtustrankaWithAdressOIB>
    <izvorni_sadrzaj>BERTA PROJEKT društvo s ograničenom odgovornošću za proizvodnju, usluge i trgovinu u stečaju, OIB 84130426439, Avenija V. Holjevca 20, 10000 Zagreb</izvorni_sadrzaj>
    <derivirana_varijabla naziv="DomainObject.Predmet.ProtustrankaWithAdressOIB_1">BERTA PROJEKT društvo s ograničenom odgovornošću za proizvodnju, usluge i trgovinu u stečaju, OIB 84130426439, Avenija V. Holjevca 20, 10000 Zagreb</derivirana_varijabla>
  </DomainObject.Predmet.ProtustrankaWithAdressOIB>
  <DomainObject.Predmet.ProtustrankaNazivFormated>
    <izvorni_sadrzaj>BERTA PROJEKT društvo s ograničenom odgovornošću za proizvodnju, usluge i trgovinu u stečaju</izvorni_sadrzaj>
    <derivirana_varijabla naziv="DomainObject.Predmet.ProtustrankaNazivFormated_1">BERTA PROJEKT društvo s ograničenom odgovornošću za proizvodnju, usluge i trgovinu u stečaju</derivirana_varijabla>
  </DomainObject.Predmet.ProtustrankaNazivFormated>
  <DomainObject.Predmet.ProtustrankaNazivFormatedOIB>
    <izvorni_sadrzaj>BERTA PROJEKT društvo s ograničenom odgovornošću za proizvodnju, usluge i trgovinu u stečaju, OIB 84130426439</izvorni_sadrzaj>
    <derivirana_varijabla naziv="DomainObject.Predmet.ProtustrankaNazivFormatedOIB_1">BERTA PROJEKT društvo s ograničenom odgovornošću za proizvodnju, usluge i trgovinu u stečaju, OIB 84130426439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BERTA PROJEKT društvo s ograničenom odgovornošću za proizvodnju, usluge i trgovinu u stečaju</item>
    </izvorni_sadrzaj>
    <derivirana_varijabla naziv="DomainObject.Predmet.ProtuStrankaListFormated_1">
      <item>BERTA PROJEKT društvo s ograničenom odgovornošću za proizvodnju, usluge i trgovinu u stečaju</item>
    </derivirana_varijabla>
  </DomainObject.Predmet.ProtuStrankaListFormated>
  <DomainObject.Predmet.ProtuStrankaListFormatedOIB>
    <izvorni_sadrzaj>
      <item>BERTA PROJEKT društvo s ograničenom odgovornošću za proizvodnju, usluge i trgovinu u stečaju, OIB 84130426439</item>
    </izvorni_sadrzaj>
    <derivirana_varijabla naziv="DomainObject.Predmet.ProtuStrankaListFormatedOIB_1">
      <item>BERTA PROJEKT društvo s ograničenom odgovornošću za proizvodnju, usluge i trgovinu u stečaju, OIB 84130426439</item>
    </derivirana_varijabla>
  </DomainObject.Predmet.ProtuStrankaListFormatedOIB>
  <DomainObject.Predmet.ProtuStrankaListFormatedWithAdress>
    <izvorni_sadrzaj>
      <item>BERTA PROJEKT društvo s ograničenom odgovornošću za proizvodnju, usluge i trgovinu u stečaju, Avenija V. Holjevca 20, 10000 Zagreb</item>
    </izvorni_sadrzaj>
    <derivirana_varijabla naziv="DomainObject.Predmet.ProtuStrankaListFormatedWithAdress_1">
      <item>BERTA PROJEKT društvo s ograničenom odgovornošću za proizvodnju, usluge i trgovinu u stečaju, Avenija V. Holjevca 20, 10000 Zagreb</item>
    </derivirana_varijabla>
  </DomainObject.Predmet.ProtuStrankaListFormatedWithAdress>
  <DomainObject.Predmet.ProtuStrankaListFormatedWithAdressOIB>
    <izvorni_sadrzaj>
      <item>BERTA PROJEKT društvo s ograničenom odgovornošću za proizvodnju, usluge i trgovinu u stečaju, OIB 84130426439, Avenija V. Holjevca 20, 10000 Zagreb</item>
    </izvorni_sadrzaj>
    <derivirana_varijabla naziv="DomainObject.Predmet.ProtuStrankaListFormatedWithAdressOIB_1">
      <item>BERTA PROJEKT društvo s ograničenom odgovornošću za proizvodnju, usluge i trgovinu u stečaju, OIB 84130426439, Avenija V. Holjevca 20, 10000 Zagreb</item>
    </derivirana_varijabla>
  </DomainObject.Predmet.ProtuStrankaListFormatedWithAdressOIB>
  <DomainObject.Predmet.ProtuStrankaListNazivFormated>
    <izvorni_sadrzaj>
      <item>BERTA PROJEKT društvo s ograničenom odgovornošću za proizvodnju, usluge i trgovinu u stečaju</item>
    </izvorni_sadrzaj>
    <derivirana_varijabla naziv="DomainObject.Predmet.ProtuStrankaListNazivFormated_1">
      <item>BERTA PROJEKT društvo s ograničenom odgovornošću za proizvodnju, usluge i trgovinu u stečaju</item>
    </derivirana_varijabla>
  </DomainObject.Predmet.ProtuStrankaListNazivFormated>
  <DomainObject.Predmet.ProtuStrankaListNazivFormatedOIB>
    <izvorni_sadrzaj>
      <item>BERTA PROJEKT društvo s ograničenom odgovornošću za proizvodnju, usluge i trgovinu u stečaju, OIB 84130426439</item>
    </izvorni_sadrzaj>
    <derivirana_varijabla naziv="DomainObject.Predmet.ProtuStrankaListNazivFormatedOIB_1">
      <item>BERTA PROJEKT društvo s ograničenom odgovornošću za proizvodnju, usluge i trgovinu u stečaju, OIB 84130426439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BERTA PROJEKT društvo s ograničenom odgovornošću za proizvodnju, usluge i trgovinu u stečaju</izvorni_sadrzaj>
    <derivirana_varijabla naziv="DomainObject.Predmet.ProtustrankaIDrugi_1">BERTA PROJEKT društvo s ograničenom odgovornošću za proizvodnju, usluge i trgovinu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BERTA PROJEKT društvo s ograničenom odgovornošću za proizvodnju, usluge i trgovinu u stečaju, OIB 84130426439, Avenija V. Holjevca 20, 10000 Zagreb</izvorni_sadrzaj>
    <derivirana_varijabla naziv="DomainObject.Predmet.ProtustrankaIDrugiAdressOIB_1">BERTA PROJEKT društvo s ograničenom odgovornošću za proizvodnju, usluge i trgovinu u stečaju, OIB 84130426439,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 društvo s ograničenom odgovornošću za proizvodnju, usluge i trgovinu u stečaju</item>
    </izvorni_sadrzaj>
    <derivirana_varijabla naziv="DomainObject.Predmet.SudioniciListNaziv_1">
      <item>FINA Regionalni centar Zagreb</item>
      <item>BERTA PROJEKT društvo s ograničenom odgovornošću za proizvodnju, usluge i trgovinu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BERTA PROJEKT društvo s ograničenom odgovornošću za proizvodnju, usluge i trgovinu u stečaju, OIB 84130426439, Avenija V. Holjevca 20,10000 Zagreb</item>
    </izvorni_sadrzaj>
    <derivirana_varijabla naziv="DomainObject.Predmet.SudioniciListAdressOIB_1">
      <item>FINA Regionalni centar Zagreb, OIB 85821130368, Trg svibanjskih žrtava 1995. br. 1,10000 Zagreb</item>
      <item>BERTA PROJEKT društvo s ograničenom odgovornošću za proizvodnju, usluge i trgovinu u stečaju, OIB 84130426439, Avenija V. Holjevca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84130426439</item>
    </izvorni_sadrzaj>
    <derivirana_varijabla naziv="DomainObject.Predmet.SudioniciListNazivOIB_1">
      <item>, OIB 85821130368</item>
      <item>, OIB 84130426439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235</properties:Words>
  <properties:Characters>1286</properties:Characters>
  <properties:Lines>46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2018-07-06T10:52:00Z</dcterms:created>
  <dc:creator>x</dc:creator>
  <cp:lastModifiedBy>Renata Klokočki</cp:lastModifiedBy>
  <cp:lastPrinted>2018-07-06T10:59:00Z</cp:lastPrinted>
  <dcterms:modified xmlns:xsi="http://www.w3.org/2001/XMLSchema-instance" xsi:type="dcterms:W3CDTF">2018-07-06T11:00:00Z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nekretnine-BERTA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