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906B5" w:rsidP="00F906B5" w:rsidRDefault="00F906B5" w14:paraId="f7bc211" w14:textId="f7bc211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F906B5" w:rsidP="00F906B5" w:rsidRDefault="00F906B5">
      <w:pPr>
        <w:jc w:val="both"/>
      </w:pPr>
      <w:r>
        <w:t xml:space="preserve">     REPUBLIKA HRVATSKA</w:t>
      </w:r>
    </w:p>
    <w:p w:rsidR="00F906B5" w:rsidP="00F906B5" w:rsidRDefault="00F906B5">
      <w:pPr>
        <w:jc w:val="both"/>
      </w:pPr>
      <w:r>
        <w:t>TRGOVAČKI SUD U ZAGREBU</w:t>
      </w:r>
    </w:p>
    <w:p w:rsidR="00F906B5" w:rsidP="00F906B5" w:rsidRDefault="00F906B5">
      <w:pPr>
        <w:jc w:val="both"/>
      </w:pPr>
      <w:r>
        <w:t xml:space="preserve">        Zagreb, Amruševa 2/II.</w:t>
      </w:r>
    </w:p>
    <w:p w:rsidR="00F906B5" w:rsidP="00F906B5" w:rsidRDefault="00F906B5">
      <w:pPr>
        <w:ind w:firstLine="708"/>
        <w:jc w:val="right"/>
      </w:pPr>
      <w:r>
        <w:t>Poslovni broj: 21. St-2497/18-16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center"/>
      </w:pPr>
      <w:r>
        <w:t>R E P U B L I K A   H R V A T S K A</w:t>
      </w:r>
    </w:p>
    <w:p w:rsidR="00F906B5" w:rsidP="00F906B5" w:rsidRDefault="00F906B5">
      <w:pPr>
        <w:ind w:firstLine="708"/>
        <w:jc w:val="center"/>
      </w:pPr>
    </w:p>
    <w:p w:rsidR="00F906B5" w:rsidP="00F906B5" w:rsidRDefault="00F906B5">
      <w:pPr>
        <w:ind w:firstLine="708"/>
        <w:jc w:val="center"/>
      </w:pPr>
      <w:r>
        <w:t>R J E Š E NJ E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MORSKA HALUGICA j.d.o.o., Zagreb, Kesten brijeg 1, OIB: 69139424592, dana </w:t>
      </w:r>
      <w:r w:rsidR="0011218A">
        <w:t>2</w:t>
      </w:r>
      <w:r>
        <w:t xml:space="preserve">. </w:t>
      </w:r>
      <w:r w:rsidR="0011218A">
        <w:t>rujna</w:t>
      </w:r>
      <w:r>
        <w:t xml:space="preserve"> 2019.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center"/>
      </w:pPr>
      <w:r>
        <w:t>r i j e š i o     j e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I. Otvara se stečajni postupak nad dužnikom </w:t>
      </w:r>
      <w:r w:rsidRPr="00406229" w:rsidR="00406229">
        <w:t>MORSKA HALUGICA j.d.o.o., Zagreb, Kesten brijeg 1, OIB: 69139424592</w:t>
      </w:r>
      <w:r>
        <w:t xml:space="preserve">. Rješenje o otvaranju stečajnog postupka nad dužnikom istaknuto je na mrežnoj stranici e-oglasne ploče Trgovačkog suda u Zagrebu </w:t>
      </w:r>
      <w:r w:rsidR="0011218A">
        <w:t>2</w:t>
      </w:r>
      <w:r>
        <w:t xml:space="preserve">. </w:t>
      </w:r>
      <w:r w:rsidR="0011218A">
        <w:t>rujna</w:t>
      </w:r>
      <w:r w:rsidR="0011218A">
        <w:rPr>
          <w:lang w:val="pt-BR"/>
        </w:rPr>
        <w:t xml:space="preserve"> 2019</w:t>
      </w:r>
      <w:r>
        <w:t xml:space="preserve">. u </w:t>
      </w:r>
      <w:r w:rsidR="00215D24">
        <w:t>15,00</w:t>
      </w:r>
      <w:r>
        <w:t xml:space="preserve"> sati.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II. Za stečajnog upravitelja imenuje se </w:t>
      </w:r>
      <w:r w:rsidRPr="00215D24" w:rsidR="00215D24">
        <w:t>Snježana Vrkljan, Zagreb, Kralja Zvonimira 75, OIB: 44740101731</w:t>
      </w:r>
      <w:r>
        <w:t>.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III. Zaključuje se stečajni postupak nad dužnikom </w:t>
      </w:r>
      <w:r w:rsidRPr="00406229" w:rsidR="00406229">
        <w:t>MORSKA HALUGICA j.d.o.o., Zagreb, Kesten brijeg 1, OIB: 69139424592</w:t>
      </w:r>
      <w:r>
        <w:t>.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F906B5" w:rsidP="00F906B5" w:rsidRDefault="00F906B5"/>
    <w:p w:rsidR="00F906B5" w:rsidP="00F906B5" w:rsidRDefault="00F906B5"/>
    <w:p w:rsidR="00F906B5" w:rsidP="00F906B5" w:rsidRDefault="00F906B5">
      <w:pPr>
        <w:jc w:val="center"/>
      </w:pPr>
      <w:r>
        <w:t>Obrazloženje</w:t>
      </w:r>
    </w:p>
    <w:p w:rsidR="00F906B5" w:rsidP="00F906B5" w:rsidRDefault="00F906B5">
      <w:pPr>
        <w:jc w:val="center"/>
      </w:pPr>
    </w:p>
    <w:p w:rsidR="00F906B5" w:rsidP="00F906B5" w:rsidRDefault="00F906B5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406229" w:rsidR="00406229">
        <w:t>MORSKA HALUGICA j.d.o.o., Zagreb, Kesten brijeg 1, OIB: 69139424592</w:t>
      </w:r>
      <w:r>
        <w:t>, temeljem odredbe čl. 110. st. 1. Stečajnog zakona (Narodne novine, broj: 71/2015., 104/2017., dalje u tekstu: SZ).</w:t>
      </w:r>
    </w:p>
    <w:p w:rsidR="00F906B5" w:rsidP="00F906B5" w:rsidRDefault="00F906B5">
      <w:pPr>
        <w:jc w:val="both"/>
      </w:pPr>
    </w:p>
    <w:p w:rsidR="00F906B5" w:rsidP="00F906B5" w:rsidRDefault="00F906B5">
      <w:pPr>
        <w:ind w:firstLine="708"/>
        <w:jc w:val="both"/>
      </w:pPr>
      <w:r>
        <w:t>U prijedlogu za otvaranje stečajnog postupka navedeno je da dužnik na dan 2</w:t>
      </w:r>
      <w:r w:rsidR="00406229">
        <w:t>6</w:t>
      </w:r>
      <w:r>
        <w:t xml:space="preserve">. rujna 2018. u Očevidniku redoslijeda osnova za plaćanje ima evidentirane neizvršene osnove za plaćanje u neprekinutom razdoblju od </w:t>
      </w:r>
      <w:r w:rsidR="00406229">
        <w:t>120</w:t>
      </w:r>
      <w:r>
        <w:t xml:space="preserve"> dana, u ukupnom iznosu od </w:t>
      </w:r>
      <w:r w:rsidRPr="00406229" w:rsidR="00406229">
        <w:t>89.577,64 kn</w:t>
      </w:r>
      <w:r>
        <w:t xml:space="preserve">, kao i da ima </w:t>
      </w:r>
      <w:r w:rsidR="00406229">
        <w:t>dvoje zaposlenih</w:t>
      </w:r>
      <w:r>
        <w:t xml:space="preserve">. 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F906B5" w:rsidP="00F906B5" w:rsidRDefault="00F906B5">
      <w:pPr>
        <w:jc w:val="both"/>
      </w:pPr>
    </w:p>
    <w:p w:rsidR="00F906B5" w:rsidP="00F906B5" w:rsidRDefault="00F906B5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F906B5" w:rsidP="00F906B5" w:rsidRDefault="00F906B5">
      <w:pPr>
        <w:jc w:val="both"/>
      </w:pPr>
    </w:p>
    <w:p w:rsidR="00F906B5" w:rsidP="00F906B5" w:rsidRDefault="00F906B5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F906B5" w:rsidP="00F906B5" w:rsidRDefault="00F906B5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F906B5" w:rsidP="00F906B5" w:rsidRDefault="00F906B5">
      <w:pPr>
        <w:jc w:val="both"/>
      </w:pPr>
      <w:r>
        <w:tab/>
      </w:r>
    </w:p>
    <w:p w:rsidR="00DF156A" w:rsidP="00DF156A" w:rsidRDefault="00DF156A">
      <w:pPr>
        <w:ind w:firstLine="708"/>
        <w:jc w:val="both"/>
      </w:pPr>
      <w:r>
        <w:t>Iz podneska FINA-e od 14. lipnja 2019. proizlazi da dužnik na taj dan u Očevidniku redoslijeda osnova za plaćanje ima neizvršene osnove za plaćanje u neprekinutom razdoblju od 380 dana u iznosu od 137.904,82 kn.</w:t>
      </w:r>
    </w:p>
    <w:p w:rsidR="00DF156A" w:rsidP="00DF156A" w:rsidRDefault="00DF156A">
      <w:pPr>
        <w:jc w:val="both"/>
      </w:pPr>
      <w:r>
        <w:tab/>
      </w:r>
    </w:p>
    <w:p w:rsidR="00DF156A" w:rsidP="00DF156A" w:rsidRDefault="00DF156A">
      <w:pPr>
        <w:ind w:firstLine="708"/>
        <w:jc w:val="both"/>
      </w:pPr>
      <w:r>
        <w:t>Iz Očevidnika redoslijeda osnova za plaćanje proizlazi da na dan 16. srpnja 2019. dužnik u Očevidniku ima neizvršene osnove za plaćanje u razdoblju dužem od 120 dana u iznosu od 138.086,33 kn.</w:t>
      </w:r>
    </w:p>
    <w:p w:rsidR="00DF156A" w:rsidP="00DF156A" w:rsidRDefault="00DF156A">
      <w:pPr>
        <w:jc w:val="both"/>
      </w:pPr>
    </w:p>
    <w:p w:rsidR="00DF156A" w:rsidP="00DF156A" w:rsidRDefault="00DF156A">
      <w:pPr>
        <w:ind w:firstLine="708"/>
        <w:jc w:val="both"/>
      </w:pPr>
      <w:r>
        <w:t xml:space="preserve">Iz Uvjerenja stanice za tehnički pregled, Centra za vozila Hrvatske d.d., od 17. lipnja 2019., proizlazi da dužnik nije vlasnik automobila, a prema podacima iz zajedničkog informacijskog sustava za zemljišne knjige i katastar proizlazi da dužnik nije vlasnik nekretnina. </w:t>
      </w:r>
    </w:p>
    <w:p w:rsidR="00DF156A" w:rsidP="00DF156A" w:rsidRDefault="00DF156A">
      <w:pPr>
        <w:jc w:val="both"/>
      </w:pPr>
    </w:p>
    <w:p w:rsidR="00F906B5" w:rsidP="00DF156A" w:rsidRDefault="00DF156A">
      <w:pPr>
        <w:ind w:firstLine="708"/>
        <w:jc w:val="both"/>
      </w:pPr>
      <w:r>
        <w:t>Zastupnik po zakonu dužnika nije dostavio podatke o bilo kakvoj imovini dužnika.</w:t>
      </w:r>
    </w:p>
    <w:p w:rsidR="00DF156A" w:rsidP="00DF156A" w:rsidRDefault="00DF156A">
      <w:pPr>
        <w:ind w:firstLine="708"/>
        <w:jc w:val="both"/>
      </w:pPr>
    </w:p>
    <w:p w:rsidR="00F906B5" w:rsidP="00F906B5" w:rsidRDefault="00F906B5">
      <w:pPr>
        <w:ind w:firstLine="708"/>
        <w:jc w:val="both"/>
      </w:pPr>
      <w:r>
        <w:t>Stoga je zaključeno da dužnik nema imovinu dostatnu za namirenje troškova stečajnog postupka.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tab/>
        <w:t>Sud je rješenjem od 16. srpnja 2019., koje je istog dana objavljeno na mrežnoj stranici e-Oglasna ploča, pozvao osobe koje imaju pravni interes za provedbu stečajnog postupka da u roku od 15 dana predujme iznos od 9.000,00 kn za pokriće troškova prethodnoga i otvorenoga stečajnog postupka, međutim, navedeni iznos nije predujmljen.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lastRenderedPageBreak/>
        <w:tab/>
        <w:t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postupak nad dužnikom te metodom slučajnog odabira imenovati stečajnog upravitelja i zaključiti stečajni postupak (čl. 5. st. 1. i 2. SZ-a i čl. 132. st. 2. SZ-a u vezi čl. 432. SZ-a).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center"/>
      </w:pPr>
      <w:r>
        <w:t xml:space="preserve">U Zagrebu </w:t>
      </w:r>
      <w:r w:rsidRPr="0011218A" w:rsidR="0011218A">
        <w:t>2</w:t>
      </w:r>
      <w:r w:rsidRPr="0011218A">
        <w:t>.</w:t>
      </w:r>
      <w:r>
        <w:t xml:space="preserve"> </w:t>
      </w:r>
      <w:r w:rsidR="0011218A">
        <w:t>rujna</w:t>
      </w:r>
      <w:r>
        <w:t xml:space="preserve"> 2019.</w:t>
      </w:r>
    </w:p>
    <w:p w:rsidR="00F906B5" w:rsidP="00F906B5" w:rsidRDefault="00F906B5">
      <w:pPr>
        <w:jc w:val="center"/>
      </w:pPr>
    </w:p>
    <w:p w:rsidR="00F906B5" w:rsidP="00F906B5" w:rsidRDefault="00F906B5">
      <w:pPr>
        <w:ind w:left="6372" w:firstLine="708"/>
        <w:jc w:val="center"/>
      </w:pPr>
      <w:r>
        <w:t xml:space="preserve">         Sutkinja:</w:t>
      </w:r>
    </w:p>
    <w:p w:rsidR="00F906B5" w:rsidP="00F906B5" w:rsidRDefault="00F906B5">
      <w:pPr>
        <w:jc w:val="right"/>
      </w:pPr>
      <w:r>
        <w:t>Ivana Manestar</w:t>
      </w:r>
    </w:p>
    <w:p w:rsidR="00F906B5" w:rsidP="00F906B5" w:rsidRDefault="00F906B5">
      <w:pPr>
        <w:jc w:val="right"/>
      </w:pPr>
    </w:p>
    <w:p w:rsidR="00F906B5" w:rsidP="00F906B5" w:rsidRDefault="00F906B5">
      <w:pPr>
        <w:jc w:val="right"/>
      </w:pPr>
    </w:p>
    <w:p w:rsidR="00F906B5" w:rsidP="00F906B5" w:rsidRDefault="00F906B5">
      <w:pPr>
        <w:jc w:val="right"/>
      </w:pPr>
    </w:p>
    <w:p w:rsidR="00F906B5" w:rsidP="00F906B5" w:rsidRDefault="00F906B5">
      <w:pPr>
        <w:jc w:val="right"/>
      </w:pPr>
    </w:p>
    <w:p w:rsidR="00F906B5" w:rsidP="00F906B5" w:rsidRDefault="00F906B5">
      <w:pPr>
        <w:jc w:val="right"/>
      </w:pPr>
    </w:p>
    <w:p w:rsidR="00F906B5" w:rsidP="00F906B5" w:rsidRDefault="00F906B5">
      <w:pPr>
        <w:jc w:val="both"/>
      </w:pPr>
      <w:r>
        <w:t>UPUTA O PRAVNOM LIJEKU:</w:t>
      </w:r>
    </w:p>
    <w:p w:rsidR="00F906B5" w:rsidP="00F906B5" w:rsidRDefault="00F906B5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</w:p>
    <w:p w:rsidR="00F906B5" w:rsidP="00F906B5" w:rsidRDefault="00F906B5">
      <w:pPr>
        <w:jc w:val="both"/>
      </w:pPr>
      <w:r>
        <w:t>DNA:</w:t>
      </w:r>
    </w:p>
    <w:p w:rsidR="00F906B5" w:rsidP="00F906B5" w:rsidRDefault="00F906B5">
      <w:pPr>
        <w:jc w:val="both"/>
      </w:pPr>
      <w:r>
        <w:t>- e-Oglasna ploča TSZG</w:t>
      </w:r>
    </w:p>
    <w:p w:rsidR="00F906B5" w:rsidP="00F906B5" w:rsidRDefault="00F906B5">
      <w:pPr>
        <w:jc w:val="both"/>
      </w:pPr>
      <w:r>
        <w:t>- predlagateljici</w:t>
      </w:r>
    </w:p>
    <w:p w:rsidR="00F906B5" w:rsidP="00F906B5" w:rsidRDefault="00F906B5">
      <w:pPr>
        <w:jc w:val="both"/>
      </w:pPr>
      <w:r>
        <w:t>- dužniku</w:t>
      </w:r>
    </w:p>
    <w:p w:rsidR="00F906B5" w:rsidP="00F906B5" w:rsidRDefault="00F906B5">
      <w:pPr>
        <w:jc w:val="both"/>
      </w:pPr>
      <w:r>
        <w:t>- zastupniku po zakonu dužnika</w:t>
      </w:r>
    </w:p>
    <w:p w:rsidR="00F906B5" w:rsidP="00F906B5" w:rsidRDefault="00F906B5">
      <w:pPr>
        <w:jc w:val="both"/>
      </w:pPr>
      <w:r>
        <w:t>- stečajnom upravitelju</w:t>
      </w:r>
    </w:p>
    <w:p w:rsidR="00F906B5" w:rsidP="00F906B5" w:rsidRDefault="00F906B5">
      <w:pPr>
        <w:jc w:val="both"/>
      </w:pPr>
      <w:r>
        <w:t>- stečajni upisnik ovog suda</w:t>
      </w:r>
    </w:p>
    <w:p w:rsidR="00F906B5" w:rsidP="00F906B5" w:rsidRDefault="00F906B5">
      <w:pPr>
        <w:jc w:val="both"/>
      </w:pPr>
      <w:r>
        <w:t>- sudskom registru odmah elektronski, a po pravomoćnosti elektronski i neposredno</w:t>
      </w:r>
    </w:p>
    <w:p w:rsidR="00F906B5" w:rsidP="00F906B5" w:rsidRDefault="00F906B5">
      <w:pPr>
        <w:jc w:val="both"/>
      </w:pPr>
      <w:r>
        <w:t>- ŽDO Zagreb</w:t>
      </w:r>
    </w:p>
    <w:p w:rsidR="00F906B5" w:rsidP="00F906B5" w:rsidRDefault="00F906B5">
      <w:pPr>
        <w:jc w:val="both"/>
      </w:pPr>
      <w:r>
        <w:t>- Porezna uprava, Zagreb</w:t>
      </w:r>
    </w:p>
    <w:p w:rsidR="00F906B5" w:rsidP="00F906B5" w:rsidRDefault="00F906B5">
      <w:pPr>
        <w:jc w:val="both"/>
      </w:pPr>
      <w:r>
        <w:t>- Ministarstvo pravosuđa</w:t>
      </w:r>
    </w:p>
    <w:p w:rsidR="00F906B5" w:rsidP="00F906B5" w:rsidRDefault="00F906B5"/>
    <w:p w:rsidR="00F906B5" w:rsidP="00F906B5" w:rsidRDefault="00F906B5"/>
    <w:p w:rsidR="00131E95" w:rsidRDefault="00131E95"/>
    <w:sectPr w:rsidR="00131E95" w:rsidSect="0090545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6B5" w:rsidP="00F906B5" w:rsidRDefault="00F906B5">
      <w:r>
        <w:separator/>
      </w:r>
    </w:p>
  </w:endnote>
  <w:endnote w:type="continuationSeparator" w:id="0">
    <w:p w:rsidR="00F906B5" w:rsidP="00F906B5" w:rsidRDefault="00F906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6B5" w:rsidP="00F906B5" w:rsidRDefault="00F906B5">
      <w:r>
        <w:separator/>
      </w:r>
    </w:p>
  </w:footnote>
  <w:footnote w:type="continuationSeparator" w:id="0">
    <w:p w:rsidR="00F906B5" w:rsidP="00F906B5" w:rsidRDefault="00F906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0685811"/>
      <w:docPartObj>
        <w:docPartGallery w:val="Page Numbers (Top of Page)"/>
        <w:docPartUnique/>
      </w:docPartObj>
    </w:sdtPr>
    <w:sdtEndPr/>
    <w:sdtContent>
      <w:p w:rsidR="0090545E" w:rsidRDefault="009054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BF7">
          <w:rPr>
            <w:noProof/>
          </w:rPr>
          <w:t>3</w:t>
        </w:r>
        <w:r>
          <w:fldChar w:fldCharType="end"/>
        </w:r>
      </w:p>
      <w:p w:rsidR="0090545E" w:rsidP="0090545E" w:rsidRDefault="0090545E">
        <w:pPr>
          <w:pStyle w:val="Zaglavlje"/>
          <w:jc w:val="right"/>
        </w:pPr>
        <w:r>
          <w:t>Poslovni broj: 21. St-2497/18-16</w:t>
        </w:r>
      </w:p>
    </w:sdtContent>
  </w:sdt>
  <w:p w:rsidR="00F906B5" w:rsidRDefault="00F906B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12"/>
    <w:rsid w:val="000C7BF7"/>
    <w:rsid w:val="001032F4"/>
    <w:rsid w:val="0011218A"/>
    <w:rsid w:val="00131E95"/>
    <w:rsid w:val="0019711A"/>
    <w:rsid w:val="00197F24"/>
    <w:rsid w:val="001A1D04"/>
    <w:rsid w:val="00215D24"/>
    <w:rsid w:val="0034753A"/>
    <w:rsid w:val="00406229"/>
    <w:rsid w:val="00457EF8"/>
    <w:rsid w:val="007A1913"/>
    <w:rsid w:val="0085059C"/>
    <w:rsid w:val="0090545E"/>
    <w:rsid w:val="00916812"/>
    <w:rsid w:val="00950F54"/>
    <w:rsid w:val="009D3B13"/>
    <w:rsid w:val="00A53DC3"/>
    <w:rsid w:val="00B4105F"/>
    <w:rsid w:val="00C81BCE"/>
    <w:rsid w:val="00CA2F6D"/>
    <w:rsid w:val="00CA63C1"/>
    <w:rsid w:val="00D05353"/>
    <w:rsid w:val="00D90085"/>
    <w:rsid w:val="00DF156A"/>
    <w:rsid w:val="00E357D8"/>
    <w:rsid w:val="00F906B5"/>
    <w:rsid w:val="00FD7BF6"/>
    <w:rsid w:val="00FE11E2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06B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906B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6B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6B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6B5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218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218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7B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7B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7B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7B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7B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06B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6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6B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6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6B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1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18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98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St-2497/2018</izvorni_sadrzaj>
    <derivirana_varijabla naziv="DomainObject.Predmet.OznakaBroj_1">St-2497/2018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HALUGICA j.d.o.o. za usluge zastupanog po punomoćniku Nenad Pazman</izvorni_sadrzaj>
    <derivirana_varijabla naziv="DomainObject.Predmet.ProtustrankaFormated_1">  MORSKA HALUGICA j.d.o.o. za usluge zastupanog po punomoćniku Nenad Pazman</derivirana_varijabla>
  </DomainObject.Predmet.ProtustrankaFormated>
  <DomainObject.Predmet.ProtustrankaFormatedOIB>
    <izvorni_sadrzaj>  MORSKA HALUGICA j.d.o.o. za usluge, OIB 69139424592 zastupanog po punomoćniku Nenad Pazman</izvorni_sadrzaj>
    <derivirana_varijabla naziv="DomainObject.Predmet.ProtustrankaFormatedOIB_1">  MORSKA HALUGICA j.d.o.o. za usluge, OIB 69139424592 zastupanog po punomoćniku Nenad Pazman</derivirana_varijabla>
  </DomainObject.Predmet.ProtustrankaFormatedOIB>
  <DomainObject.Predmet.ProtustrankaFormatedWithAdress>
    <izvorni_sadrzaj> MORSKA HALUGICA j.d.o.o. za usluge, Kesten brijeg 1, 10000 Zagreb zastupanog po punomoćniku Nenad Pazman</izvorni_sadrzaj>
    <derivirana_varijabla naziv="DomainObject.Predmet.ProtustrankaFormatedWithAdress_1"> MORSKA HALUGICA j.d.o.o. za usluge, Kesten brijeg 1, 10000 Zagreb zastupanog po punomoćniku Nenad Pazman</derivirana_varijabla>
  </DomainObject.Predmet.ProtustrankaFormatedWithAdress>
  <DomainObject.Predmet.ProtustrankaFormatedWithAdressOIB>
    <izvorni_sadrzaj> MORSKA HALUGICA j.d.o.o. za usluge, OIB 69139424592, Kesten brijeg 1, 10000 Zagreb zastupanog po punomoćniku Nenad Pazman</izvorni_sadrzaj>
    <derivirana_varijabla naziv="DomainObject.Predmet.ProtustrankaFormatedWithAdressOIB_1"> MORSKA HALUGICA j.d.o.o. za usluge, OIB 69139424592, Kesten brijeg 1, 10000 Zagreb zastupanog po punomoćniku Nenad Pazman</derivirana_varijabla>
  </DomainObject.Predmet.ProtustrankaFormatedWithAdressOIB>
  <DomainObject.Predmet.ProtustrankaWithAdress>
    <izvorni_sadrzaj>MORSKA HALUGICA j.d.o.o. za usluge Kesten brijeg 1, 10000 Zagreb</izvorni_sadrzaj>
    <derivirana_varijabla naziv="DomainObject.Predmet.ProtustrankaWithAdress_1">MORSKA HALUGICA j.d.o.o. za usluge Kesten brijeg 1, 10000 Zagreb</derivirana_varijabla>
  </DomainObject.Predmet.ProtustrankaWithAdress>
  <DomainObject.Predmet.ProtustrankaWithAdressOIB>
    <izvorni_sadrzaj>MORSKA HALUGICA j.d.o.o. za usluge, OIB 69139424592, Kesten brijeg 1, 10000 Zagreb</izvorni_sadrzaj>
    <derivirana_varijabla naziv="DomainObject.Predmet.ProtustrankaWithAdressOIB_1">MORSKA HALUGICA j.d.o.o. za usluge, OIB 69139424592, Kesten brijeg 1, 10000 Zagreb</derivirana_varijabla>
  </DomainObject.Predmet.ProtustrankaWithAdressOIB>
  <DomainObject.Predmet.ProtustrankaNazivFormated>
    <izvorni_sadrzaj>MORSKA HALUGICA j.d.o.o. za usluge</izvorni_sadrzaj>
    <derivirana_varijabla naziv="DomainObject.Predmet.ProtustrankaNazivFormated_1">MORSKA HALUGICA j.d.o.o. za usluge</derivirana_varijabla>
  </DomainObject.Predmet.ProtustrankaNazivFormated>
  <DomainObject.Predmet.ProtustrankaNazivFormatedOIB>
    <izvorni_sadrzaj>MORSKA HALUGICA j.d.o.o. za usluge, OIB 69139424592</izvorni_sadrzaj>
    <derivirana_varijabla naziv="DomainObject.Predmet.ProtustrankaNazivFormatedOIB_1">MORSKA HALUGICA j.d.o.o. za usluge, OIB 69139424592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MORSKA HALUGICA j.d.o.o. za usluge zastupanog po punomoćniku Nenad Pazman</item>
    </izvorni_sadrzaj>
    <derivirana_varijabla naziv="DomainObject.Predmet.ProtuStrankaListFormated_1">
      <item>MORSKA HALUGICA j.d.o.o. za usluge zastupanog po punomoćniku Nenad Pazman</item>
    </derivirana_varijabla>
  </DomainObject.Predmet.ProtuStrankaListFormated>
  <DomainObject.Predmet.ProtuStrankaListFormatedOIB>
    <izvorni_sadrzaj>
      <item>MORSKA HALUGICA j.d.o.o. za usluge, OIB 69139424592 zastupanog po punomoćniku Nenad Pazman</item>
    </izvorni_sadrzaj>
    <derivirana_varijabla naziv="DomainObject.Predmet.ProtuStrankaListFormatedOIB_1">
      <item>MORSKA HALUGICA j.d.o.o. za usluge, OIB 69139424592 zastupanog po punomoćniku Nenad Pazman</item>
    </derivirana_varijabla>
  </DomainObject.Predmet.ProtuStrankaListFormatedOIB>
  <DomainObject.Predmet.ProtuStrankaListFormatedWithAdress>
    <izvorni_sadrzaj>
      <item>MORSKA HALUGICA j.d.o.o. za usluge, Kesten brijeg 1, 10000 Zagreb zastupanog po punomoćniku Nenad Pazman</item>
    </izvorni_sadrzaj>
    <derivirana_varijabla naziv="DomainObject.Predmet.ProtuStrankaListFormatedWithAdress_1">
      <item>MORSKA HALUGICA j.d.o.o. za usluge, Kesten brijeg 1, 10000 Zagreb zastupanog po punomoćniku Nenad Pazman</item>
    </derivirana_varijabla>
  </DomainObject.Predmet.ProtuStrankaListFormatedWithAdress>
  <DomainObject.Predmet.ProtuStrankaListFormatedWithAdressOIB>
    <izvorni_sadrzaj>
      <item>MORSKA HALUGICA j.d.o.o. za usluge, OIB 69139424592, Kesten brijeg 1, 10000 Zagreb zastupanog po punomoćniku Nenad Pazman</item>
    </izvorni_sadrzaj>
    <derivirana_varijabla naziv="DomainObject.Predmet.ProtuStrankaListFormatedWithAdressOIB_1">
      <item>MORSKA HALUGICA j.d.o.o. za usluge, OIB 69139424592, Kesten brijeg 1, 10000 Zagreb zastupanog po punomoćniku Nenad Pazman</item>
    </derivirana_varijabla>
  </DomainObject.Predmet.ProtuStrankaListFormatedWithAdressOIB>
  <DomainObject.Predmet.ProtuStrankaListNazivFormated>
    <izvorni_sadrzaj>
      <item>MORSKA HALUGICA j.d.o.o. za usluge</item>
    </izvorni_sadrzaj>
    <derivirana_varijabla naziv="DomainObject.Predmet.ProtuStrankaListNazivFormated_1">
      <item>MORSKA HALUGICA j.d.o.o. za usluge</item>
    </derivirana_varijabla>
  </DomainObject.Predmet.ProtuStrankaListNazivFormated>
  <DomainObject.Predmet.ProtuStrankaListNazivFormatedOIB>
    <izvorni_sadrzaj>
      <item>MORSKA HALUGICA j.d.o.o. za usluge, OIB 69139424592</item>
    </izvorni_sadrzaj>
    <derivirana_varijabla naziv="DomainObject.Predmet.ProtuStrankaListNazivFormatedOIB_1">
      <item>MORSKA HALUGICA j.d.o.o. za usluge, OIB 69139424592</item>
    </derivirana_varijabla>
  </DomainObject.Predmet.ProtuStrankaListNazivFormatedOIB>
  <DomainObject.Predmet.OstaliListFormated>
    <izvorni_sadrzaj>
      <item>Nenad Pazman punomoćnik sudionika u postupku MORSKA HALUGICA j.d.o.o. za usluge</item>
    </izvorni_sadrzaj>
    <derivirana_varijabla naziv="DomainObject.Predmet.OstaliListFormated_1">
      <item>Nenad Pazman punomoćnik sudionika u postupku MORSKA HALUGICA j.d.o.o. za usluge</item>
    </derivirana_varijabla>
  </DomainObject.Predmet.OstaliListFormated>
  <DomainObject.Predmet.OstaliListFormatedOIB>
    <izvorni_sadrzaj>
      <item>Nenad Pazman, OIB 13774617325 punomoćnik sudionika u postupku MORSKA HALUGICA j.d.o.o. za usluge</item>
    </izvorni_sadrzaj>
    <derivirana_varijabla naziv="DomainObject.Predmet.OstaliListFormatedOIB_1">
      <item>Nenad Pazman, OIB 13774617325 punomoćnik sudionika u postupku MORSKA HALUGICA j.d.o.o. za usluge</item>
    </derivirana_varijabla>
  </DomainObject.Predmet.OstaliListFormatedOIB>
  <DomainObject.Predmet.OstaliListFormatedWithAdress>
    <izvorni_sadrzaj>
      <item>Nenad Pazman, Kesten Brijeg 1, 10000 Zagreb punomoćnik sudionika u postupku MORSKA HALUGICA j.d.o.o. za usluge</item>
    </izvorni_sadrzaj>
    <derivirana_varijabla naziv="DomainObject.Predmet.OstaliListFormatedWithAdress_1">
      <item>Nenad Pazman, Kesten Brijeg 1, 10000 Zagreb punomoćnik sudionika u postupku MORSKA HALUGICA j.d.o.o. za usluge</item>
    </derivirana_varijabla>
  </DomainObject.Predmet.OstaliListFormatedWithAdress>
  <DomainObject.Predmet.OstaliListFormatedWithAdressOIB>
    <izvorni_sadrzaj>
      <item>Nenad Pazman, OIB 13774617325, Kesten Brijeg 1, 10000 Zagreb punomoćnik sudionika u postupku MORSKA HALUGICA j.d.o.o. za usluge</item>
    </izvorni_sadrzaj>
    <derivirana_varijabla naziv="DomainObject.Predmet.OstaliListFormatedWithAdressOIB_1">
      <item>Nenad Pazman, OIB 13774617325, Kesten Brijeg 1, 10000 Zagreb punomoćnik sudionika u postupku MORSKA HALUGICA j.d.o.o. za usluge</item>
    </derivirana_varijabla>
  </DomainObject.Predmet.OstaliListFormatedWithAdressOIB>
  <DomainObject.Predmet.OstaliListNazivFormated>
    <izvorni_sadrzaj>
      <item>Nenad Pazman</item>
    </izvorni_sadrzaj>
    <derivirana_varijabla naziv="DomainObject.Predmet.OstaliListNazivFormated_1">
      <item>Nenad Pazman</item>
    </derivirana_varijabla>
  </DomainObject.Predmet.OstaliListNazivFormated>
  <DomainObject.Predmet.OstaliListNazivFormatedOIB>
    <izvorni_sadrzaj>
      <item>Nenad Pazman, OIB 13774617325</item>
    </izvorni_sadrzaj>
    <derivirana_varijabla naziv="DomainObject.Predmet.OstaliListNazivFormatedOIB_1">
      <item>Nenad Pazman, OIB 13774617325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MORSKA HALUGICA j.d.o.o. za usluge</izvorni_sadrzaj>
    <derivirana_varijabla naziv="DomainObject.Predmet.ProtustrankaIDrugi_1">MORSKA HALUGICA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MORSKA HALUGICA j.d.o.o. za usluge, OIB 69139424592, Kesten brijeg 1, 10000 Zagreb</izvorni_sadrzaj>
    <derivirana_varijabla naziv="DomainObject.Predmet.ProtustrankaIDrugiAdressOIB_1">MORSKA HALUGICA j.d.o.o. za usluge, OIB 69139424592, Kesten brijeg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MORSKA HALUGICA j.d.o.o. za usluge</item>
      <item>Nenad Pazman</item>
    </izvorni_sadrzaj>
    <derivirana_varijabla naziv="DomainObject.Predmet.SudioniciListNaziv_1">
      <item>FINA Regionalni centar Zagreb</item>
      <item>MORSKA HALUGICA j.d.o.o. za usluge</item>
      <item>Nenad Pazman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MORSKA HALUGICA j.d.o.o. za usluge, OIB 69139424592, Kesten brijeg 1,10000 Zagreb</item>
      <item>Nenad Pazman, OIB 13774617325, Kesten Brijeg 1,10000 Zagreb</item>
    </izvorni_sadrzaj>
    <derivirana_varijabla naziv="DomainObject.Predmet.SudioniciListAdressOIB_1">
      <item>FINA Regionalni centar Zagreb, OIB 85821130368, Trg svibanjskih žrtava 1995. 1,10000 Zagreb</item>
      <item>MORSKA HALUGICA j.d.o.o. za usluge, OIB 69139424592, Kesten brijeg 1,10000 Zagreb</item>
      <item>Nenad Pazman, OIB 13774617325, Kesten Brijeg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69139424592</item>
      <item>, OIB 13774617325</item>
    </izvorni_sadrzaj>
    <derivirana_varijabla naziv="DomainObject.Predmet.SudioniciListNazivOIB_1">
      <item>, OIB 85821130368</item>
      <item>, OIB 69139424592</item>
      <item>, OIB 13774617325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St-2497/2018-6</izvorni_sadrzaj>
    <derivirana_varijabla naziv="DomainObject.PredzadnjaOdlukaIzPredmeta.Oznaka_1">St-2497/2018-6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962</properties:Words>
  <properties:Characters>5319</properties:Characters>
  <properties:Lines>139</properties:Lines>
  <properties:Paragraphs>45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2019-09-02T08:05:00Z</dcterms:created>
  <dc:creator>Ivana Manestar</dc:creator>
  <cp:lastModifiedBy>Petra Komučar</cp:lastModifiedBy>
  <dcterms:modified xmlns:xsi="http://www.w3.org/2001/XMLSchema-instance" xsi:type="dcterms:W3CDTF">2019-09-02T08:12:00Z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(St-2497-18-Morska halugica,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