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2ff9" w14:paraId="3e12ff9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587C3C" w:rsidR="00587C3C" w:rsidRPr="00A7627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27C">
        <w:rPr>
          <w:rFonts w:hAnsi="Times New Roman" w:ascii="Times New Roman"/>
          <w:sz w:val="24"/>
          <w:szCs w:val="24"/>
        </w:rPr>
        <w:t>Trgovački sud u Varaždinu,</w:t>
      </w:r>
      <w:r w:rsidRPr="00A7627C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A7627C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A7627C">
        <w:rPr>
          <w:rFonts w:hAnsi="Times New Roman" w:ascii="Times New Roman"/>
          <w:sz w:val="24"/>
          <w:szCs w:val="24"/>
        </w:rPr>
        <w:t xml:space="preserve"> stečajnim dužnikom</w:t>
      </w:r>
      <w:r w:rsidR="00A7627C" w:rsidRPr="00A7627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7627C" w:rsidRPr="00A7627C">
        <w:rPr>
          <w:rFonts w:hAnsi="Times New Roman" w:ascii="Times New Roman"/>
          <w:sz w:val="24"/>
          <w:szCs w:val="24"/>
        </w:rPr>
        <w:t>SAJKO TRANSPORTI d.o.o., Jalkovec, Braće Radića 77, Varaždin, OIB: 51335717637</w:t>
      </w:r>
      <w:r w:rsidR="00543D22" w:rsidRPr="00A7627C">
        <w:rPr>
          <w:rFonts w:eastAsia="Times New Roman" w:hAnsi="Times New Roman" w:ascii="Times New Roman"/>
          <w:sz w:val="24"/>
          <w:szCs w:val="24"/>
          <w:lang w:eastAsia="hr-HR"/>
        </w:rPr>
        <w:t>, n</w:t>
      </w:r>
      <w:r w:rsidR="00A7627C">
        <w:rPr>
          <w:rFonts w:eastAsia="Times New Roman" w:hAnsi="Times New Roman" w:ascii="Times New Roman"/>
          <w:sz w:val="24"/>
          <w:szCs w:val="24"/>
          <w:lang w:eastAsia="hr-HR"/>
        </w:rPr>
        <w:t>akon održanog ispitnog ročišta 26</w:t>
      </w:r>
      <w:r w:rsidR="00543D22" w:rsidRPr="00A7627C">
        <w:rPr>
          <w:rFonts w:eastAsia="Times New Roman" w:hAnsi="Times New Roman" w:ascii="Times New Roman"/>
          <w:sz w:val="24"/>
          <w:szCs w:val="24"/>
          <w:lang w:eastAsia="hr-HR"/>
        </w:rPr>
        <w:t>. rujna 2017.</w:t>
      </w:r>
      <w:r w:rsidR="00587C3C" w:rsidRPr="00A7627C">
        <w:rPr>
          <w:rFonts w:hAnsi="Times New Roman" w:ascii="Times New Roman"/>
          <w:sz w:val="24"/>
          <w:szCs w:val="24"/>
        </w:rPr>
        <w:t xml:space="preserve">, dana </w:t>
      </w:r>
      <w:r w:rsidR="00A7627C">
        <w:rPr>
          <w:rFonts w:hAnsi="Times New Roman" w:ascii="Times New Roman"/>
          <w:sz w:val="24"/>
          <w:szCs w:val="24"/>
        </w:rPr>
        <w:t>26</w:t>
      </w:r>
      <w:r w:rsidR="00543D22" w:rsidRPr="00A7627C">
        <w:rPr>
          <w:rFonts w:hAnsi="Times New Roman" w:ascii="Times New Roman"/>
          <w:sz w:val="24"/>
          <w:szCs w:val="24"/>
        </w:rPr>
        <w:t>. rujna</w:t>
      </w:r>
      <w:r w:rsidR="009D726E" w:rsidRPr="00A7627C">
        <w:rPr>
          <w:rFonts w:hAnsi="Times New Roman" w:ascii="Times New Roman"/>
          <w:sz w:val="24"/>
          <w:szCs w:val="24"/>
        </w:rPr>
        <w:t xml:space="preserve"> </w:t>
      </w:r>
      <w:r w:rsidR="00587C3C" w:rsidRPr="00A7627C">
        <w:rPr>
          <w:rFonts w:hAnsi="Times New Roman" w:ascii="Times New Roman"/>
          <w:sz w:val="24"/>
          <w:szCs w:val="24"/>
        </w:rPr>
        <w:t>2017. donosi</w:t>
      </w:r>
    </w:p>
    <w:p w:rsidRDefault="0002371B" w:rsidP="00587C3C" w:rsidR="0002371B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9D726E" w:rsidP="009D726E" w:rsidR="009D726E">
      <w:pPr>
        <w:rPr>
          <w:rFonts w:hAnsi="Times New Roman" w:ascii="Times New Roman"/>
        </w:rPr>
      </w:pPr>
    </w:p>
    <w:p w:rsidRDefault="00543D22" w:rsidP="009D726E" w:rsidR="00543D22">
      <w:pPr>
        <w:rPr>
          <w:rFonts w:hAnsi="Times New Roman" w:ascii="Times New Roman"/>
        </w:rPr>
      </w:pPr>
    </w:p>
    <w:p w:rsidRDefault="004D508F" w:rsidP="004D508F" w:rsidR="004D508F">
      <w:pPr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>I/   PRVI  VIŠI  ISPLATNI  RED</w:t>
      </w:r>
    </w:p>
    <w:p w:rsidRDefault="00543D22" w:rsidP="004D508F" w:rsidR="00543D22" w:rsidRPr="004D508F">
      <w:pPr>
        <w:rPr>
          <w:rFonts w:hAnsi="Times New Roman" w:ascii="Times New Roman"/>
          <w:b/>
          <w:bCs/>
          <w:sz w:val="24"/>
          <w:szCs w:val="24"/>
        </w:rPr>
      </w:pPr>
    </w:p>
    <w:p w:rsidRDefault="004D508F" w:rsidP="004D508F" w:rsidR="004D508F" w:rsidRP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  </w:t>
      </w:r>
    </w:p>
    <w:tbl>
      <w:tblPr>
        <w:tblStyle w:val="Reetkatablice11"/>
        <w:tblW w:type="auto" w:w="0"/>
        <w:tblLook w:val="04A0" w:noVBand="1" w:noHBand="0" w:lastColumn="0" w:firstColumn="1" w:lastRow="0" w:firstRow="1"/>
      </w:tblPr>
      <w:tblGrid>
        <w:gridCol w:w="617"/>
        <w:gridCol w:w="3035"/>
        <w:gridCol w:w="2552"/>
        <w:gridCol w:w="2126"/>
      </w:tblGrid>
      <w:tr w:rsidTr="00382466" w:rsidR="00A7627C" w:rsidRPr="00A7627C">
        <w:tc>
          <w:tcPr>
            <w:tcW w:type="dxa" w:w="617"/>
            <w:shd w:themeFillShade="D9" w:themeFill="background1" w:fill="D9D9D9" w:color="auto" w:val="clear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dxa" w:w="3035"/>
            <w:shd w:themeFillShade="D9" w:themeFill="background1" w:fill="D9D9D9" w:color="auto" w:val="clear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2552"/>
            <w:shd w:themeFillShade="D9" w:themeFill="background1" w:fill="D9D9D9" w:color="auto" w:val="clear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2126"/>
            <w:shd w:themeFillShade="D9" w:themeFill="background1" w:fill="D9D9D9" w:color="auto" w:val="clear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IZNOS PRIZNATE TRAŽBINE (kn)</w:t>
            </w:r>
          </w:p>
        </w:tc>
      </w:tr>
      <w:tr w:rsidTr="00382466" w:rsidR="00A7627C" w:rsidRPr="00A7627C">
        <w:tc>
          <w:tcPr>
            <w:tcW w:type="dxa" w:w="617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03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Republika Hrvatska, Ministarstvo financija, zastupano po ŽDO u Varaždinu, OIB : 18683136487</w:t>
            </w:r>
          </w:p>
        </w:tc>
        <w:tc>
          <w:tcPr>
            <w:tcW w:type="dxa" w:w="2552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9.968,93</w:t>
            </w:r>
          </w:p>
        </w:tc>
        <w:tc>
          <w:tcPr>
            <w:tcW w:type="dxa" w:w="2126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9.968,93</w:t>
            </w:r>
          </w:p>
        </w:tc>
      </w:tr>
    </w:tbl>
    <w:p w:rsidRDefault="004D508F" w:rsidP="00143D3E" w:rsidR="004D508F">
      <w:pPr>
        <w:rPr>
          <w:rFonts w:hAnsi="Times New Roman" w:ascii="Times New Roman"/>
        </w:rPr>
      </w:pPr>
    </w:p>
    <w:p w:rsidRDefault="00A7627C" w:rsidP="00143D3E" w:rsidR="00A7627C">
      <w:pPr>
        <w:rPr>
          <w:rFonts w:hAnsi="Times New Roman" w:ascii="Times New Roman"/>
        </w:rPr>
      </w:pPr>
    </w:p>
    <w:p w:rsidRDefault="004D508F" w:rsidP="00143D3E" w:rsidR="004D508F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II/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543D22" w:rsidP="00143D3E" w:rsidR="00543D22" w:rsidRPr="00B40373">
      <w:pPr>
        <w:rPr>
          <w:rFonts w:hAnsi="Times New Roman" w:ascii="Times New Roman"/>
          <w:b/>
          <w:sz w:val="24"/>
          <w:szCs w:val="24"/>
        </w:rPr>
      </w:pPr>
    </w:p>
    <w:p w:rsidRDefault="00CA4667" w:rsidP="009D726E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A7627C" w:rsidP="009D726E" w:rsidR="00A7627C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Style w:val="Reetkatablice2"/>
        <w:tblW w:type="auto" w:w="0"/>
        <w:tblLayout w:type="fixed"/>
        <w:tblLook w:val="04A0" w:noVBand="1" w:noHBand="0" w:lastColumn="0" w:firstColumn="1" w:lastRow="0" w:firstRow="1"/>
      </w:tblPr>
      <w:tblGrid>
        <w:gridCol w:w="534"/>
        <w:gridCol w:w="3685"/>
        <w:gridCol w:w="2126"/>
        <w:gridCol w:w="1985"/>
      </w:tblGrid>
      <w:tr w:rsidTr="00382466" w:rsidR="00A7627C" w:rsidRPr="00A7627C">
        <w:tc>
          <w:tcPr>
            <w:tcW w:type="dxa" w:w="534"/>
            <w:shd w:themeFillShade="D9" w:themeFill="background1" w:fill="D9D9D9" w:color="auto" w:val="clear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dxa" w:w="3685"/>
            <w:shd w:themeFillShade="D9" w:themeFill="background1" w:fill="D9D9D9" w:color="auto" w:val="clear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2126"/>
            <w:shd w:themeFillShade="D9" w:themeFill="background1" w:fill="D9D9D9" w:color="auto" w:val="clear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985"/>
            <w:shd w:themeFillShade="D9" w:themeFill="background1" w:fill="D9D9D9" w:color="auto" w:val="clear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Iznos priznate tražbine (kn)</w:t>
            </w:r>
          </w:p>
        </w:tc>
      </w:tr>
      <w:tr w:rsidTr="00382466" w:rsidR="00A7627C" w:rsidRPr="00A7627C">
        <w:tc>
          <w:tcPr>
            <w:tcW w:type="dxa" w:w="534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6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DKV EURO SERVICE GMBH+CO.KG D-40 882 Ratingen,Baleke-Durr-Allee 3,OIB:60043533139,zastupan po Alan Hranilović, odvjetnik</w:t>
            </w:r>
          </w:p>
        </w:tc>
        <w:tc>
          <w:tcPr>
            <w:tcW w:type="dxa" w:w="2126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276.107,80</w:t>
            </w:r>
          </w:p>
        </w:tc>
        <w:tc>
          <w:tcPr>
            <w:tcW w:type="dxa" w:w="19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276.107,80</w:t>
            </w:r>
          </w:p>
        </w:tc>
      </w:tr>
      <w:tr w:rsidTr="00382466" w:rsidR="00A7627C" w:rsidRPr="00A7627C">
        <w:tc>
          <w:tcPr>
            <w:tcW w:type="dxa" w:w="534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36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JADRANSKO OSIGURANJE d.d Listopadska 2, Zagreb, OIB : 94472454976</w:t>
            </w:r>
          </w:p>
        </w:tc>
        <w:tc>
          <w:tcPr>
            <w:tcW w:type="dxa" w:w="2126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13.679,71</w:t>
            </w:r>
          </w:p>
        </w:tc>
        <w:tc>
          <w:tcPr>
            <w:tcW w:type="dxa" w:w="19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13.679,71</w:t>
            </w:r>
          </w:p>
        </w:tc>
      </w:tr>
      <w:tr w:rsidTr="00382466" w:rsidR="00A7627C" w:rsidRPr="00A7627C">
        <w:tc>
          <w:tcPr>
            <w:tcW w:type="dxa" w:w="534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lastRenderedPageBreak/>
              <w:t>3.</w:t>
            </w:r>
          </w:p>
        </w:tc>
        <w:tc>
          <w:tcPr>
            <w:tcW w:type="dxa" w:w="36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CROATIA OSIGURANJE D.D Vatroslava Jagića 33, Zgreb, OIB : 261879948</w:t>
            </w:r>
          </w:p>
        </w:tc>
        <w:tc>
          <w:tcPr>
            <w:tcW w:type="dxa" w:w="2126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57.324,66</w:t>
            </w:r>
          </w:p>
        </w:tc>
        <w:tc>
          <w:tcPr>
            <w:tcW w:type="dxa" w:w="19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57.324,66</w:t>
            </w:r>
          </w:p>
        </w:tc>
      </w:tr>
      <w:tr w:rsidTr="00382466" w:rsidR="00A7627C" w:rsidRPr="00A7627C">
        <w:tc>
          <w:tcPr>
            <w:tcW w:type="dxa" w:w="534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36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VIPNET d.o.o., Vrtni put 1, Zagreb, OIB : 29524210204</w:t>
            </w:r>
          </w:p>
        </w:tc>
        <w:tc>
          <w:tcPr>
            <w:tcW w:type="dxa" w:w="2126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7.829,53</w:t>
            </w:r>
          </w:p>
        </w:tc>
        <w:tc>
          <w:tcPr>
            <w:tcW w:type="dxa" w:w="19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7.829,53</w:t>
            </w:r>
          </w:p>
        </w:tc>
      </w:tr>
      <w:tr w:rsidTr="00382466" w:rsidR="00A7627C" w:rsidRPr="00A7627C">
        <w:tc>
          <w:tcPr>
            <w:tcW w:type="dxa" w:w="534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36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Privredna banka Zagreb d.d, Radnička cesta 50, Zagreb, OIB : 0253569772</w:t>
            </w:r>
          </w:p>
        </w:tc>
        <w:tc>
          <w:tcPr>
            <w:tcW w:type="dxa" w:w="2126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194.302,91</w:t>
            </w:r>
          </w:p>
        </w:tc>
        <w:tc>
          <w:tcPr>
            <w:tcW w:type="dxa" w:w="19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194.302,91</w:t>
            </w:r>
          </w:p>
        </w:tc>
      </w:tr>
      <w:tr w:rsidTr="00382466" w:rsidR="00A7627C" w:rsidRPr="00A7627C">
        <w:tc>
          <w:tcPr>
            <w:tcW w:type="dxa" w:w="534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36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FINANCIJSKA AGENCIJA, Ulica grada Vukovara 70, Zagreb, OIB : 85821130368</w:t>
            </w:r>
          </w:p>
        </w:tc>
        <w:tc>
          <w:tcPr>
            <w:tcW w:type="dxa" w:w="2126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2.523,74</w:t>
            </w:r>
          </w:p>
        </w:tc>
        <w:tc>
          <w:tcPr>
            <w:tcW w:type="dxa" w:w="19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2.523,74</w:t>
            </w:r>
          </w:p>
        </w:tc>
      </w:tr>
      <w:tr w:rsidTr="00382466" w:rsidR="00A7627C" w:rsidRPr="00A7627C">
        <w:tc>
          <w:tcPr>
            <w:tcW w:type="dxa" w:w="534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36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>SVEA EKONOMI d.o.o. Damira Tomljanovića Gavrana 11, Zagreb,OIB : 60043533139</w:t>
            </w:r>
          </w:p>
        </w:tc>
        <w:tc>
          <w:tcPr>
            <w:tcW w:type="dxa" w:w="2126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13.406,22</w:t>
            </w:r>
          </w:p>
        </w:tc>
        <w:tc>
          <w:tcPr>
            <w:tcW w:type="dxa" w:w="1985"/>
          </w:tcPr>
          <w:p w:rsidRDefault="00A7627C" w:rsidP="00A7627C" w:rsidR="00A7627C" w:rsidRPr="00A7627C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7627C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13.406,22</w:t>
            </w:r>
          </w:p>
        </w:tc>
      </w:tr>
    </w:tbl>
    <w:p w:rsidRDefault="00A7627C" w:rsidP="009D726E" w:rsidR="00A7627C" w:rsidRPr="009D726E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543D22" w:rsidP="0002371B" w:rsidR="00543D22">
      <w:pPr>
        <w:rPr>
          <w:rFonts w:hAnsi="Times New Roman" w:ascii="Times New Roman"/>
        </w:rPr>
      </w:pPr>
    </w:p>
    <w:p w:rsidRDefault="00A7627C" w:rsidP="0002371B" w:rsidR="00A7627C">
      <w:pPr>
        <w:rPr>
          <w:rFonts w:hAnsi="Times New Roman" w:ascii="Times New Roman"/>
        </w:rPr>
      </w:pPr>
    </w:p>
    <w:p w:rsidRDefault="0002371B" w:rsidP="00587C3C" w:rsidR="00587C3C" w:rsidRPr="004D508F">
      <w:pPr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 xml:space="preserve">U Varaždinu, </w:t>
      </w:r>
      <w:r w:rsidR="00A7627C">
        <w:rPr>
          <w:rFonts w:hAnsi="Times New Roman" w:ascii="Times New Roman"/>
          <w:sz w:val="24"/>
          <w:szCs w:val="24"/>
        </w:rPr>
        <w:t>26</w:t>
      </w:r>
      <w:r w:rsidR="00543D22">
        <w:rPr>
          <w:rFonts w:hAnsi="Times New Roman" w:ascii="Times New Roman"/>
          <w:sz w:val="24"/>
          <w:szCs w:val="24"/>
        </w:rPr>
        <w:t>. rujna</w:t>
      </w:r>
      <w:r w:rsidR="00B40373" w:rsidRPr="004D508F">
        <w:rPr>
          <w:rFonts w:hAnsi="Times New Roman" w:ascii="Times New Roman"/>
          <w:sz w:val="24"/>
          <w:szCs w:val="24"/>
        </w:rPr>
        <w:t xml:space="preserve"> 2017</w:t>
      </w:r>
      <w:r w:rsidRPr="004D508F">
        <w:rPr>
          <w:rFonts w:hAnsi="Times New Roman" w:ascii="Times New Roman"/>
          <w:sz w:val="24"/>
          <w:szCs w:val="24"/>
        </w:rPr>
        <w:t>.</w:t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B40373" w:rsidRPr="004D508F">
        <w:rPr>
          <w:rFonts w:hAnsi="Times New Roman" w:ascii="Times New Roman"/>
          <w:sz w:val="24"/>
          <w:szCs w:val="24"/>
        </w:rPr>
        <w:t xml:space="preserve"> </w:t>
      </w:r>
    </w:p>
    <w:p w:rsidRDefault="00587C3C" w:rsidP="00543D22" w:rsidR="009D726E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SUDAC</w:t>
      </w: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43D22" w:rsidR="00C61F72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Ksenija Flack-Makitan</w:t>
      </w:r>
    </w:p>
    <w:p w:rsidRDefault="00543D22" w:rsidP="00543D22" w:rsidR="00543D22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p w:rsidRDefault="00543D22" w:rsidP="00543D22" w:rsidR="00543D22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p w:rsidRDefault="00543D22" w:rsidP="00543D22" w:rsidR="00543D22" w:rsidRPr="004D508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2F9" w:rsidP="00702487" w:rsidR="00EC12F9">
      <w:pPr>
        <w:spacing w:after="0"/>
      </w:pPr>
      <w:r>
        <w:separator/>
      </w:r>
    </w:p>
  </w:endnote>
  <w:endnote w:id="0" w:type="continuationSeparator">
    <w:p w:rsidRDefault="00EC12F9" w:rsidP="00702487" w:rsidR="00EC12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2F9" w:rsidP="00702487" w:rsidR="00EC12F9">
      <w:pPr>
        <w:spacing w:after="0"/>
      </w:pPr>
      <w:r>
        <w:separator/>
      </w:r>
    </w:p>
  </w:footnote>
  <w:footnote w:id="0" w:type="continuationSeparator">
    <w:p w:rsidRDefault="00EC12F9" w:rsidP="00702487" w:rsidR="00EC12F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1A5D3C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A7627C">
          <w:rPr>
            <w:rFonts w:hAnsi="Times New Roman" w:ascii="Times New Roman"/>
            <w:sz w:val="24"/>
            <w:szCs w:val="24"/>
          </w:rPr>
          <w:t>1153/16-24</w:t>
        </w:r>
        <w:r w:rsidR="00543D22"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>Poslovni broj: 5 St-</w:t>
    </w:r>
    <w:r w:rsidR="00A7627C">
      <w:rPr>
        <w:rFonts w:hAnsi="Times New Roman" w:ascii="Times New Roman"/>
        <w:sz w:val="24"/>
        <w:szCs w:val="24"/>
      </w:rPr>
      <w:t>1153/16-24</w:t>
    </w:r>
    <w:r w:rsidR="009F378E"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>
      <w:rPr>
        <w:rFonts w:hAnsi="Times New Roman" w:ascii="Times New Roman"/>
        <w:sz w:val="24"/>
        <w:szCs w:val="24"/>
      </w:rPr>
      <w:t>1079/16-26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1A5D3C"/>
    <w:rsid w:val="00215E46"/>
    <w:rsid w:val="00254290"/>
    <w:rsid w:val="00303A7E"/>
    <w:rsid w:val="00330E93"/>
    <w:rsid w:val="00333B38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726E"/>
    <w:rsid w:val="009F378E"/>
    <w:rsid w:val="00A04FAF"/>
    <w:rsid w:val="00A7627C"/>
    <w:rsid w:val="00B016C0"/>
    <w:rsid w:val="00B04BAF"/>
    <w:rsid w:val="00B40373"/>
    <w:rsid w:val="00BA6AEA"/>
    <w:rsid w:val="00BC1B05"/>
    <w:rsid w:val="00C0077E"/>
    <w:rsid w:val="00C61F72"/>
    <w:rsid w:val="00CA4667"/>
    <w:rsid w:val="00CA6C92"/>
    <w:rsid w:val="00D17FF0"/>
    <w:rsid w:val="00DB45BB"/>
    <w:rsid w:val="00E91EBE"/>
    <w:rsid w:val="00EC1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SAJKO TRANSPORTI društvo sa ograničenom odgovornošću za prijevoz i trgovinu zastupanog po punomoćniku Stjepan Sajko</izvorni_sadrzaj>
    <derivirana_varijabla naziv="DomainObject.Predmet.ProtustrankaFormated_1">  SAJKO TRANSPORTI društvo sa ograničenom odgovornošću za prijevoz i trgovinu zastupanog po punomoćniku Stjepan Sajko</derivirana_varijabla>
  </DomainObject.Predmet.ProtustrankaFormated>
  <DomainObject.Predmet.ProtustrankaFormatedOIB>
    <izvorni_sadrzaj>  SAJKO TRANSPORTI društvo sa ograničenom odgovornošću za prijevoz i trgovinu, OIB 51335717637 zastupanog po punomoćniku Stjepan Sajko</izvorni_sadrzaj>
    <derivirana_varijabla naziv="DomainObject.Predmet.ProtustrankaFormatedOIB_1">  SAJKO TRANSPORTI društvo sa ograničenom odgovornošću za prijevoz i trgovinu, OIB 51335717637 zastupanog po punomoćniku Stjepan Sajko</derivirana_varijabla>
  </DomainObject.Predmet.ProtustrankaFormatedOIB>
  <DomainObject.Predmet.ProtustrankaFormatedWithAdress>
    <izvorni_sadrzaj> SAJKO TRANSPORTI društvo sa ograničenom odgovornošću za prijevoz i trgovinu, Braće Radića 77, 42000 Jalkovec zastupanog po punomoćniku Stjepan Sajko</izvorni_sadrzaj>
    <derivirana_varijabla naziv="DomainObject.Predmet.ProtustrankaFormatedWithAdress_1"> SAJKO TRANSPORTI društvo sa ograničenom odgovornošću za prijevoz i trgovinu, Braće Radića 77, 42000 Jalkovec zastupanog po punomoćniku Stjepan Sajko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 zastupanog po punomoćniku Stjepan Sajko</izvorni_sadrzaj>
    <derivirana_varijabla naziv="DomainObject.Predmet.ProtustrankaFormatedWithAdressOIB_1"> SAJKO TRANSPORTI društvo sa ograničenom odgovornošću za prijevoz i trgovinu, OIB 51335717637, Braće Radića 77, 42000 Jalkovec zastupanog po punomoćniku Stjepan Sajko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 Suić &amp; Škunca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 MINISTARSTVO FINANCIJA - Porezna uprava, Područni ured sjeverna Hrvatska Graberje 1,42000 Varaždin</izvorni_sadrzaj>
    <derivirana_varijabla naziv="DomainObject.Predmet.StrankaWithAdress_1">PRIVREDNA BANKA ZAGREB - DIONIČKO DRUŠTVO Radnička cesta 50,10000 Zagreb,RH MINISTARSTVO FINANCIJA - Porezna uprava, Područni ured sjeverna Hrvatska Graberje 1,42000 Varaždin</derivirana_varijabla>
  </DomainObject.Predmet.StrankaWithAdress>
  <DomainObject.Predmet.StrankaWithAdressOIB>
    <izvorni_sadrzaj>PRIVREDNA BANKA ZAGREB - DIONIČKO DRUŠTVO, OIB 02535697732, Radnička cesta 50,10000 Zagreb,RH MINISTARSTVO FINANCIJA - Porezna uprava, Područni ured sjeverna Hrvatska, OIB 18683136487, Graberje 1,42000 Varaždin</izvorni_sadrzaj>
    <derivirana_varijabla naziv="DomainObject.Predmet.StrankaWithAdressOIB_1">PRIVREDNA BANKA ZAGREB - DIONIČKO DRUŠTVO, OIB 02535697732, Radnička cesta 50,10000 Zagreb,RH MINISTARSTVO FINANCIJA - Porezna uprava, Područni ured sjeverna Hrvatska, OIB 18683136487, Graberje 1,42000 Varaždin</derivirana_varijabla>
  </DomainObject.Predmet.StrankaWithAdressOIB>
  <DomainObject.Predmet.StrankaNazivFormated>
    <izvorni_sadrzaj>PRIVREDNA BANKA ZAGREB - DIONIČKO DRUŠTVO,RH MINISTARSTVO FINANCIJA - Porezna uprava, Područni ured sjeverna Hrvatska</izvorni_sadrzaj>
    <derivirana_varijabla naziv="DomainObject.Predmet.StrankaNazivFormated_1">PRIVREDNA BANKA ZAGREB - DIONIČKO DRUŠTVO,RH MINISTARSTVO FINANCIJA - Porezna uprava, Područni ured sjeverna Hrvatska</derivirana_varijabla>
  </DomainObject.Predmet.StrankaNazivFormated>
  <DomainObject.Predmet.StrankaNazivFormatedOIB>
    <izvorni_sadrzaj>PRIVREDNA BANKA ZAGREB - DIONIČKO DRUŠTVO, OIB 02535697732,RH MINISTARSTVO FINANCIJA - Porezna uprava, Područni ured sjeverna Hrvatska, OIB 18683136487</izvorni_sadrzaj>
    <derivirana_varijabla naziv="DomainObject.Predmet.StrankaNazivFormatedOIB_1">PRIVREDNA BANKA ZAGREB - DIONIČKO DRUŠTVO, OIB 02535697732,RH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 MINISTARSTVO FINANCIJA - Porezna uprava, Područni ured sjeverna Hrvatska</item>
    </izvorni_sadrzaj>
    <derivirana_varijabla naziv="DomainObject.Predmet.StrankaListNazivFormated_1">
      <item>PRIVREDNA BANKA ZAGREB -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 MINISTARSTVO FINANCIJA - Porezna uprava, Područni ured sjeverna Hrvatska, OIB 18683136487</item>
    </izvorni_sadrzaj>
    <derivirana_varijabla naziv="DomainObject.Predmet.StrankaListNazivFormatedOIB_1">
      <item>PRIVREDNA BANKA ZAGREB - DIONIČKO DRUŠTVO, OIB 02535697732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SAJKO TRANSPORTI društvo sa ograničenom odgovornošću za prijevoz i trgovinu zastupanog po punomoćniku Stjepan Sajko</item>
    </izvorni_sadrzaj>
    <derivirana_varijabla naziv="DomainObject.Predmet.ProtuStrankaListFormated_1">
      <item>SAJKO TRANSPORTI društvo sa ograničenom odgovornošću za prijevoz i trgovinu zastupanog po punomoćniku Stjepan Sajko</item>
    </derivirana_varijabla>
  </DomainObject.Predmet.ProtuStrankaListFormated>
  <DomainObject.Predmet.ProtuStrankaListFormatedOIB>
    <izvorni_sadrzaj>
      <item>SAJKO TRANSPORTI društvo sa ograničenom odgovornošću za prijevoz i trgovinu, OIB 51335717637 zastupanog po punomoćniku Stjepan Sajko</item>
    </izvorni_sadrzaj>
    <derivirana_varijabla naziv="DomainObject.Predmet.ProtuStrankaListFormatedOIB_1">
      <item>SAJKO TRANSPORTI društvo sa ograničenom odgovornošću za prijevoz i trgovinu, OIB 51335717637 zastupanog po punomoćniku Stjepan Sajko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 zastupanog po punomoćniku Stjepan Sajko</item>
    </izvorni_sadrzaj>
    <derivirana_varijabla naziv="DomainObject.Predmet.ProtuStrankaListFormatedWithAdress_1">
      <item>SAJKO TRANSPORTI društvo sa ograničenom odgovornošću za prijevoz i trgovinu, Braće Radića 77, 42000 Jalkovec zastupanog po punomoćniku Stjepan Sajko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 zastupanog po punomoćniku Stjepan Sajko</item>
    </izvorni_sadrzaj>
    <derivirana_varijabla naziv="DomainObject.Predmet.ProtuStrankaListFormatedWithAdressOIB_1">
      <item>SAJKO TRANSPORTI društvo sa ograničenom odgovornošću za prijevoz i trgovinu, OIB 51335717637, Braće Radića 77, 42000 Jalkovec zastupanog po punomoćniku Stjepan Sajko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izvorni_sadrzaj>
    <derivirana_varijabla naziv="DomainObject.Predmet.OstaliListFormated_1"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derivirana_varijabla>
  </DomainObject.Predmet.OstaliListFormated>
  <DomainObject.Predmet.OstaliListFormatedOIB>
    <izvorni_sadrzaj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izvorni_sadrzaj>
    <derivirana_varijabla naziv="DomainObject.Predmet.OstaliListFormatedOIB_1"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derivirana_varijabla>
  </DomainObject.Predmet.OstaliListFormatedOIB>
  <DomainObject.Predmet.OstaliListFormatedWithAdress>
    <izvorni_sadrzaj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izvorni_sadrzaj>
    <derivirana_varijabla naziv="DomainObject.Predmet.OstaliListFormatedWithAdress_1"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izvorni_sadrzaj>
    <derivirana_varijabla naziv="DomainObject.Predmet.OstaliListFormatedWithAdressOIB_1"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</izvorni_sadrzaj>
    <derivirana_varijabla naziv="DomainObject.Predmet.OstaliListNazivFormated_1">
      <item>Stjepan Sajko</item>
      <item>Županijsko državno odvjetništvo u Varaždinu</item>
      <item>OD Suić &amp; Škunca d.o.o.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</izvorni_sadrzaj>
    <derivirana_varijabla naziv="DomainObject.Predmet.SudioniciListNaziv_1"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</derivirana_varijabla>
  </DomainObject.Predmet.SudioniciListNaziv>
  <DomainObject.Predmet.SudioniciListAdressOIB>
    <izvorni_sadrzaj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</izvorni_sadrzaj>
    <derivirana_varijabla naziv="DomainObject.Predmet.SudioniciListAdressOIB_1"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51335717637</item>
      <item>, OIB 17793652616</item>
      <item>, OIB null</item>
      <item>, OIB null</item>
      <item>, OIB 18683136487</item>
    </izvorni_sadrzaj>
    <derivirana_varijabla naziv="DomainObject.Predmet.SudioniciListNazivOIB_1">
      <item>, OIB 02535697732</item>
      <item>, OIB 51335717637</item>
      <item>, OIB 17793652616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8711A-70B5-4710-9A57-5509F5E35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210</properties:Words>
  <properties:Characters>1309</properties:Characters>
  <properties:Lines>101</properties:Lines>
  <properties:Paragraphs>52</properties:Paragraphs>
  <properties:TotalTime>162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2017-09-07T13:14:00Z</cp:lastPrinted>
  <dcterms:modified xmlns:xsi="http://www.w3.org/2001/XMLSchema-instance" xsi:type="dcterms:W3CDTF">2017-09-26T12:13:00Z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