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bf4c" w14:paraId="94abf4c" w:rsidRDefault="001835BE" w:rsidP="0014616A" w:rsidR="0014616A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F2F16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8F2F16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14616A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4616A" w:rsidP="0014616A" w:rsidR="0014616A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postupajući po prijedlogu Republike Hrvatske, Ministarstva fina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ncija, Područnog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ured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Dalmacija za otvaranje stečajnog postupka nad dužnikom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>STARA 13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Postrojbi specijalne policije Zadar 19,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>03540998955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kojeg zastupa direktor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Josip </w:t>
      </w:r>
      <w:proofErr w:type="spellStart"/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>Valčić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Zadra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92BC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032F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imaju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pravni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interes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provedbom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bookmarkStart w:name="_GoBack" w:id="0"/>
      <w:bookmarkEnd w:id="0"/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STARA 13 j.d.o.o., Zadar, Postrojbi specijalne policije Zadar 19,  </w:t>
      </w:r>
      <w:r w:rsidR="00D658D4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>03540998955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roku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15 dana od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isteka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osmog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od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solidarno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uplatiti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predujam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namirenje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troškova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prethodnoga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5.000,00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(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pettisuća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)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žiro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račun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Hrvatske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poštanske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banke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d.d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: IBAN: HR43 2390 0011 3000 0085 7 s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odobrenja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05 221-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13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-1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8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Ako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točke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izreke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ne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predujme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zatraženi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donijeti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otvaranju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istovremenom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zaključenju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uvodno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označenim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kada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doneseno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zahtjevu Financijske agencije od </w:t>
      </w:r>
      <w:r w:rsidR="00D658D4">
        <w:rPr>
          <w:rFonts w:cs="Times New Roman" w:eastAsia="Calibri" w:hAnsi="Times New Roman" w:ascii="Times New Roman"/>
          <w:sz w:val="24"/>
          <w:szCs w:val="24"/>
        </w:rPr>
        <w:t>27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D658D4">
        <w:rPr>
          <w:rFonts w:cs="Times New Roman" w:eastAsia="Calibri" w:hAnsi="Times New Roman" w:ascii="Times New Roman"/>
          <w:sz w:val="24"/>
          <w:szCs w:val="24"/>
        </w:rPr>
        <w:t>rujna</w:t>
      </w:r>
      <w:r w:rsidR="00032F81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14616A">
        <w:rPr>
          <w:rFonts w:cs="Times New Roman" w:eastAsia="Calibri" w:hAnsi="Times New Roman" w:ascii="Times New Roman"/>
          <w:sz w:val="24"/>
          <w:szCs w:val="24"/>
        </w:rPr>
        <w:t>201</w:t>
      </w:r>
      <w:r>
        <w:rPr>
          <w:rFonts w:cs="Times New Roman" w:eastAsia="Calibri" w:hAnsi="Times New Roman" w:ascii="Times New Roman"/>
          <w:sz w:val="24"/>
          <w:szCs w:val="24"/>
        </w:rPr>
        <w:t>7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za pokretanje skraćenog stečajnoga postupka nad dužnikom, 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 w:rsidR="00364751">
        <w:rPr>
          <w:rFonts w:cs="Times New Roman" w:eastAsia="Times New Roman" w:hAnsi="Times New Roman" w:ascii="Times New Roman"/>
          <w:sz w:val="24"/>
          <w:szCs w:val="24"/>
          <w:lang w:eastAsia="hr-HR"/>
        </w:rPr>
        <w:t>430.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zakona (Narodne novine broj 71/15, dalje: SZ). ovaj sud je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listopada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4616A" w:rsidP="00364751" w:rsidR="0014616A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 propisanom roku vjerovnica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financija, Područni ured Dalmacija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032F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listopada 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364751">
        <w:rPr>
          <w:rFonts w:cs="Times New Roman" w:eastAsia="Calibri" w:hAnsi="Times New Roman" w:ascii="Times New Roman"/>
          <w:sz w:val="24"/>
          <w:szCs w:val="24"/>
        </w:rPr>
        <w:t xml:space="preserve"> podnijela ovome sudu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prijedlog za otvaranje stečajnoga postupka nad dužnikom zbog čega je rješenjem ovog suda </w:t>
      </w:r>
      <w:proofErr w:type="spellStart"/>
      <w:r w:rsidRPr="0014616A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14616A">
        <w:rPr>
          <w:rFonts w:cs="Times New Roman" w:eastAsia="Calibri" w:hAnsi="Times New Roman" w:ascii="Times New Roman"/>
          <w:sz w:val="24"/>
          <w:szCs w:val="24"/>
        </w:rPr>
        <w:t>. br.</w:t>
      </w:r>
      <w:r w:rsidR="00364751">
        <w:rPr>
          <w:rFonts w:cs="Times New Roman" w:eastAsia="Calibri" w:hAnsi="Times New Roman" w:ascii="Times New Roman"/>
          <w:sz w:val="24"/>
          <w:szCs w:val="24"/>
        </w:rPr>
        <w:t xml:space="preserve"> 6 St-418/17-7 od 4. prosinca 2017. obustavljen skraćeni stečajni postupak nad dužnikom te nakon njegove pravomoćnosti, rješenjem ovoga suda </w:t>
      </w:r>
      <w:proofErr w:type="spellStart"/>
      <w:r w:rsidR="00364751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="00364751">
        <w:rPr>
          <w:rFonts w:cs="Times New Roman" w:eastAsia="Calibri" w:hAnsi="Times New Roman" w:ascii="Times New Roman"/>
          <w:sz w:val="24"/>
          <w:szCs w:val="24"/>
        </w:rPr>
        <w:t xml:space="preserve">. br.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gornji od </w:t>
      </w:r>
      <w:r w:rsidR="00D658D4">
        <w:rPr>
          <w:rFonts w:cs="Times New Roman" w:eastAsia="Calibri" w:hAnsi="Times New Roman" w:ascii="Times New Roman"/>
          <w:sz w:val="24"/>
          <w:szCs w:val="24"/>
        </w:rPr>
        <w:t>22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032F81">
        <w:rPr>
          <w:rFonts w:cs="Times New Roman" w:eastAsia="Calibri" w:hAnsi="Times New Roman" w:ascii="Times New Roman"/>
          <w:sz w:val="24"/>
          <w:szCs w:val="24"/>
        </w:rPr>
        <w:t>siječnja 2018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pokrenut prethodni postupak radi utvrđivanja pretpostavki za otvaranje stečajnoga postupka nad dužnikom.  </w:t>
      </w:r>
    </w:p>
    <w:p w:rsidRDefault="0014616A" w:rsidP="00364751" w:rsidR="00AB16D6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lastRenderedPageBreak/>
        <w:tab/>
      </w:r>
      <w:r w:rsidR="00364751"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ročište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očitovanja o prijedlogu i ročištu radi utvrđivanja pretpostavki za otvaranje stečajnog postupka nad dužnikom od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32F81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32F8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647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nije pristupila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uvodno označen</w:t>
      </w:r>
      <w:r w:rsidR="001F1F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 w:rsidR="001F1F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1F1F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po </w:t>
      </w:r>
      <w:r w:rsidR="003647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zakonu dužnika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>ali je</w:t>
      </w:r>
      <w:r w:rsidR="00392B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ista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47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12. ožujka 2018.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dostavila</w:t>
      </w:r>
      <w:r w:rsidR="003647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ovome sudu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podnesak</w:t>
      </w:r>
      <w:r w:rsidR="003647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kojem 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>u bitnom nav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odi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je </w:t>
      </w:r>
      <w:r w:rsidR="00392BC7">
        <w:rPr>
          <w:rFonts w:cs="Times New Roman" w:eastAsia="Times New Roman" w:hAnsi="Times New Roman" w:ascii="Times New Roman"/>
          <w:sz w:val="24"/>
          <w:szCs w:val="24"/>
          <w:lang w:eastAsia="hr-HR"/>
        </w:rPr>
        <w:t>suglasna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prijedlogom za otvaranje stečajnoga postupka nad dužnikom zbog postojanja stečajnog razloga nesposobnosti dužnika za plaćanje svojih dospj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elih obveza prema vjerovnicima</w:t>
      </w:r>
      <w:r w:rsidR="003647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iznosu od preko 7.000,00 kuna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647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je dužnik osnovan zbog obavljanja djelatnosti iznajmljivanja plovila, vozila i skutera, da dužnik nema zaposlenika te da nema uvjeta za nastavak poslovanja zbog poteškoća nastalih neposredno po osnivanju društva zbog krađe kombija marke Mercedes </w:t>
      </w:r>
      <w:proofErr w:type="spellStart"/>
      <w:r w:rsidR="00364751">
        <w:rPr>
          <w:rFonts w:cs="Times New Roman" w:eastAsia="Times New Roman" w:hAnsi="Times New Roman" w:ascii="Times New Roman"/>
          <w:sz w:val="24"/>
          <w:szCs w:val="24"/>
          <w:lang w:eastAsia="hr-HR"/>
        </w:rPr>
        <w:t>Viano</w:t>
      </w:r>
      <w:proofErr w:type="spellEnd"/>
      <w:r w:rsidR="003647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reg. oznaka ZD-948-JA u vlasništvu dužnika. Dužnik da je uredno prijavio krađu predmetnog vozila policiji ali da vozilo nije nikada pronađeno zbog čega dužnik u svom vlasništvu nema </w:t>
      </w:r>
      <w:r w:rsidR="00392B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druge imovine </w:t>
      </w:r>
      <w:r w:rsidR="00364751">
        <w:rPr>
          <w:rFonts w:cs="Times New Roman" w:eastAsia="Times New Roman" w:hAnsi="Times New Roman" w:ascii="Times New Roman"/>
          <w:sz w:val="24"/>
          <w:szCs w:val="24"/>
          <w:lang w:eastAsia="hr-HR"/>
        </w:rPr>
        <w:t>koja bi se mogla unovčiti u predmetnom stečajnom postupku.</w:t>
      </w:r>
    </w:p>
    <w:p w:rsidRDefault="00AB16D6" w:rsidP="0014616A" w:rsidR="0014616A" w:rsidRPr="0014616A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92BC7">
        <w:rPr>
          <w:rFonts w:cs="Times New Roman" w:eastAsia="Times New Roman" w:hAnsi="Times New Roman" w:ascii="Times New Roman"/>
          <w:sz w:val="24"/>
          <w:szCs w:val="24"/>
          <w:lang w:eastAsia="hr-HR"/>
        </w:rPr>
        <w:t>Naime</w:t>
      </w:r>
      <w:r w:rsidR="00364751">
        <w:rPr>
          <w:rFonts w:cs="Times New Roman" w:eastAsia="Times New Roman" w:hAnsi="Times New Roman" w:ascii="Times New Roman"/>
          <w:sz w:val="24"/>
          <w:szCs w:val="24"/>
          <w:lang w:eastAsia="hr-HR"/>
        </w:rPr>
        <w:t>, o</w:t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14616A" w:rsidP="0014616A" w:rsidR="0014616A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prednjih navoda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14616A" w:rsidP="0014616A" w:rsidR="0014616A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14616A" w:rsidP="0014616A" w:rsidR="0014616A" w:rsidRPr="0014616A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14616A" w:rsidP="0014616A" w:rsidR="0014616A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 w:rsidR="00AB16D6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D658D4">
        <w:rPr>
          <w:rFonts w:cs="Times New Roman" w:eastAsia="Calibri" w:hAnsi="Times New Roman" w:ascii="Times New Roman"/>
          <w:sz w:val="24"/>
          <w:szCs w:val="24"/>
        </w:rPr>
        <w:t>2</w:t>
      </w:r>
      <w:r w:rsidR="00392BC7">
        <w:rPr>
          <w:rFonts w:cs="Times New Roman" w:eastAsia="Calibri" w:hAnsi="Times New Roman" w:ascii="Times New Roman"/>
          <w:sz w:val="24"/>
          <w:szCs w:val="24"/>
        </w:rPr>
        <w:t>2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720FC2">
        <w:rPr>
          <w:rFonts w:cs="Times New Roman" w:eastAsia="Calibri" w:hAnsi="Times New Roman" w:ascii="Times New Roman"/>
          <w:sz w:val="24"/>
          <w:szCs w:val="24"/>
        </w:rPr>
        <w:t>ožujka</w:t>
      </w:r>
      <w:r w:rsidR="001F1046">
        <w:rPr>
          <w:rFonts w:cs="Times New Roman" w:eastAsia="Calibri" w:hAnsi="Times New Roman" w:ascii="Times New Roman"/>
          <w:sz w:val="24"/>
          <w:szCs w:val="24"/>
        </w:rPr>
        <w:t xml:space="preserve"> 2018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14616A" w:rsidP="0014616A" w:rsidR="0014616A" w:rsidRPr="0014616A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    </w:t>
      </w:r>
    </w:p>
    <w:p w:rsidRDefault="00073661" w:rsidP="00073661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</w:t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73661" w:rsidP="00073661" w:rsidR="008C66A0" w:rsidRPr="00392BC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</w:t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073661" w:rsidP="008C66A0" w:rsidR="0007366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73661" w:rsidP="008C66A0" w:rsidR="0007366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616A" w:rsidP="008C66A0" w:rsidR="008C66A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14616A" w:rsidP="008C66A0" w:rsidR="0014616A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8C66A0" w:rsidP="008C66A0" w:rsidR="008C66A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472B6" w:rsidP="002472B6" w:rsidR="002472B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2472B6" w:rsidP="002472B6" w:rsidR="002472B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2472B6" w:rsidP="002472B6" w:rsidR="002472B6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2472B6" w:rsidP="001835BE" w:rsidR="008C66A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sectPr w:rsidSect="00BE1154" w:rsidR="008C66A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FB6" w:rsidP="001F1FB6" w:rsidR="001F1FB6">
      <w:pPr>
        <w:spacing w:lineRule="auto" w:line="240" w:after="0"/>
      </w:pPr>
      <w:r>
        <w:separator/>
      </w:r>
    </w:p>
  </w:endnote>
  <w:endnote w:id="0" w:type="continuationSeparator">
    <w:p w:rsidRDefault="001F1FB6" w:rsidP="001F1FB6" w:rsidR="001F1F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FB6" w:rsidP="001F1FB6" w:rsidR="001F1FB6">
      <w:pPr>
        <w:spacing w:lineRule="auto" w:line="240" w:after="0"/>
      </w:pPr>
      <w:r>
        <w:separator/>
      </w:r>
    </w:p>
  </w:footnote>
  <w:footnote w:id="0" w:type="continuationSeparator">
    <w:p w:rsidRDefault="001F1FB6" w:rsidP="001F1FB6" w:rsidR="001F1F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FB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1C68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FB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C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1FB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 St-</w:t>
    </w:r>
    <w:r w:rsidR="00D658D4">
      <w:t>13</w:t>
    </w:r>
    <w:r>
      <w:t>/201</w:t>
    </w:r>
    <w:r w:rsidR="00D658D4">
      <w:t>8</w:t>
    </w:r>
    <w:r>
      <w:t>-</w:t>
    </w:r>
    <w:r w:rsidR="00D658D4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FC2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D658D4">
      <w:rPr>
        <w:rFonts w:cs="Times New Roman" w:eastAsia="Times New Roman" w:hAnsi="Times New Roman" w:ascii="Times New Roman"/>
        <w:sz w:val="24"/>
        <w:szCs w:val="24"/>
        <w:lang w:eastAsia="hr-HR"/>
      </w:rPr>
      <w:t>13</w:t>
    </w: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 w:rsidR="00D658D4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D658D4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720FC2" w:rsidR="00720FC2">
    <w:pPr>
      <w:pStyle w:val="Zaglavlje"/>
    </w:pPr>
  </w:p>
  <w:p w:rsidRDefault="00720FC2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616A"/>
    <w:rsid w:val="00032F81"/>
    <w:rsid w:val="00073661"/>
    <w:rsid w:val="0014616A"/>
    <w:rsid w:val="001835BE"/>
    <w:rsid w:val="001F1046"/>
    <w:rsid w:val="001F1FB6"/>
    <w:rsid w:val="002472B6"/>
    <w:rsid w:val="002F3623"/>
    <w:rsid w:val="00364751"/>
    <w:rsid w:val="00392BC7"/>
    <w:rsid w:val="00720FC2"/>
    <w:rsid w:val="007E1C68"/>
    <w:rsid w:val="008C66A0"/>
    <w:rsid w:val="008F2F16"/>
    <w:rsid w:val="00962A40"/>
    <w:rsid w:val="00AB16D6"/>
    <w:rsid w:val="00B8172B"/>
    <w:rsid w:val="00D6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616A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4616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4616A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1F1FB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1FB6"/>
  </w:style>
  <w:style w:styleId="Tekstbalonia" w:type="paragraph">
    <w:name w:val="Balloon Text"/>
    <w:basedOn w:val="Normal"/>
    <w:link w:val="TekstbaloniaChar"/>
    <w:uiPriority w:val="99"/>
    <w:semiHidden/>
    <w:unhideWhenUsed/>
    <w:rsid w:val="00720FC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0FC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1C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1C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1C6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1C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1C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616A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4616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4616A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1F1FB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1FB6"/>
  </w:style>
  <w:style w:styleId="Tekstbalonia" w:type="paragraph">
    <w:name w:val="Balloon Text"/>
    <w:basedOn w:val="Normal"/>
    <w:link w:val="TekstbaloniaChar"/>
    <w:uiPriority w:val="99"/>
    <w:semiHidden/>
    <w:unhideWhenUsed/>
    <w:rsid w:val="00720FC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0FC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1C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1C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1C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1C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1C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St-13/2018</izvorni_sadrzaj>
    <derivirana_varijabla naziv="DomainObject.Predmet.OznakaBroj_1">St-13/2018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13 j.d.o.o. za iznajmljivanje plovila i djelatnost turističke agencije</izvorni_sadrzaj>
    <derivirana_varijabla naziv="DomainObject.Predmet.ProtustrankaFormated_1">  STARA 13 j.d.o.o. za iznajmljivanje plovila i djelatnost turističke agencije</derivirana_varijabla>
  </DomainObject.Predmet.ProtustrankaFormated>
  <DomainObject.Predmet.ProtustrankaFormatedOIB>
    <izvorni_sadrzaj>  STARA 13 j.d.o.o. za iznajmljivanje plovila i djelatnost turističke agencije, OIB 03540998955</izvorni_sadrzaj>
    <derivirana_varijabla naziv="DomainObject.Predmet.ProtustrankaFormatedOIB_1">  STARA 13 j.d.o.o. za iznajmljivanje plovila i djelatnost turističke agencije, OIB 03540998955</derivirana_varijabla>
  </DomainObject.Predmet.ProtustrankaFormatedOIB>
  <DomainObject.Predmet.ProtustrankaFormatedWithAdress>
    <izvorni_sadrzaj> STARA 13 j.d.o.o. za iznajmljivanje plovila i djelatnost turističke agencije, Postrojbi spec. policije Zadar 19, 23000 Zadar</izvorni_sadrzaj>
    <derivirana_varijabla naziv="DomainObject.Predmet.ProtustrankaFormatedWithAdress_1"> STARA 13 j.d.o.o. za iznajmljivanje plovila i djelatnost turističke agencije, Postrojbi spec. policije Zadar 19, 23000 Zadar</derivirana_varijabla>
  </DomainObject.Predmet.ProtustrankaFormatedWithAdress>
  <DomainObject.Predmet.ProtustrankaFormatedWithAdressOIB>
    <izvorni_sadrzaj> STARA 13 j.d.o.o. za iznajmljivanje plovila i djelatnost turističke agencije, OIB 03540998955, Postrojbi spec. policije Zadar 19, 23000 Zadar</izvorni_sadrzaj>
    <derivirana_varijabla naziv="DomainObject.Predmet.ProtustrankaFormatedWithAdressOIB_1"> STARA 13 j.d.o.o. za iznajmljivanje plovila i djelatnost turističke agencije, OIB 03540998955, Postrojbi spec. policije Zadar 19, 23000 Zadar</derivirana_varijabla>
  </DomainObject.Predmet.ProtustrankaFormatedWithAdressOIB>
  <DomainObject.Predmet.ProtustrankaWithAdress>
    <izvorni_sadrzaj>STARA 13 j.d.o.o. za iznajmljivanje plovila i djelatnost turističke agencije Postrojbi spec. policije Zadar 19, 23000 Zadar</izvorni_sadrzaj>
    <derivirana_varijabla naziv="DomainObject.Predmet.ProtustrankaWithAdress_1">STARA 13 j.d.o.o. za iznajmljivanje plovila i djelatnost turističke agencije Postrojbi spec. policije Zadar 19, 23000 Zadar</derivirana_varijabla>
  </DomainObject.Predmet.ProtustrankaWithAdress>
  <DomainObject.Predmet.ProtustrankaWithAdressOIB>
    <izvorni_sadrzaj>STARA 13 j.d.o.o. za iznajmljivanje plovila i djelatnost turističke agencije, OIB 03540998955, Postrojbi spec. policije Zadar 19, 23000 Zadar</izvorni_sadrzaj>
    <derivirana_varijabla naziv="DomainObject.Predmet.ProtustrankaWithAdressOIB_1">STARA 13 j.d.o.o. za iznajmljivanje plovila i djelatnost turističke agencije, OIB 03540998955, Postrojbi spec. policije Zadar 19, 23000 Zadar</derivirana_varijabla>
  </DomainObject.Predmet.ProtustrankaWithAdressOIB>
  <DomainObject.Predmet.ProtustrankaNazivFormated>
    <izvorni_sadrzaj>STARA 13 j.d.o.o. za iznajmljivanje plovila i djelatnost turističke agencije</izvorni_sadrzaj>
    <derivirana_varijabla naziv="DomainObject.Predmet.ProtustrankaNazivFormated_1">STARA 13 j.d.o.o. za iznajmljivanje plovila i djelatnost turističke agencije</derivirana_varijabla>
  </DomainObject.Predmet.ProtustrankaNazivFormated>
  <DomainObject.Predmet.ProtustrankaNazivFormatedOIB>
    <izvorni_sadrzaj>STARA 13 j.d.o.o. za iznajmljivanje plovila i djelatnost turističke agencije, OIB 03540998955</izvorni_sadrzaj>
    <derivirana_varijabla naziv="DomainObject.Predmet.ProtustrankaNazivFormatedOIB_1">STARA 13 j.d.o.o. za iznajmljivanje plovila i djelatnost turističke agencije, OIB 03540998955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Josip Valčić</izvorni_sadrzaj>
    <derivirana_varijabla naziv="DomainObject.Predmet.StrankaFormated_1">  FINA; Josip Valčić</derivirana_varijabla>
  </DomainObject.Predmet.StrankaFormated>
  <DomainObject.Predmet.StrankaFormatedOIB>
    <izvorni_sadrzaj>  FINA, OIB 85821130368; Josip Valčić, OIB 91537003214</izvorni_sadrzaj>
    <derivirana_varijabla naziv="DomainObject.Predmet.StrankaFormatedOIB_1">  FINA, OIB 85821130368; Josip Valčić, OIB 91537003214</derivirana_varijabla>
  </DomainObject.Predmet.StrankaFormatedOIB>
  <DomainObject.Predmet.StrankaFormatedWithAdress>
    <izvorni_sadrzaj> FINA; Josip Valčić, Pazinska Ulica 4, 10000 Zagreb</izvorni_sadrzaj>
    <derivirana_varijabla naziv="DomainObject.Predmet.StrankaFormatedWithAdress_1"> FINA; Josip Valčić, Pazinska Ulica 4, 10000 Zagreb</derivirana_varijabla>
  </DomainObject.Predmet.StrankaFormatedWithAdress>
  <DomainObject.Predmet.StrankaFormatedWithAdressOIB>
    <izvorni_sadrzaj> FINA, OIB 85821130368; Josip Valčić, OIB 91537003214, Pazinska Ulica 4, 10000 Zagreb</izvorni_sadrzaj>
    <derivirana_varijabla naziv="DomainObject.Predmet.StrankaFormatedWithAdressOIB_1"> FINA, OIB 85821130368; Josip Valčić, OIB 91537003214, Pazinska Ulica 4, 10000 Zagreb</derivirana_varijabla>
  </DomainObject.Predmet.StrankaFormatedWithAdressOIB>
  <DomainObject.Predmet.StrankaWithAdress>
    <izvorni_sadrzaj>FINA ,Josip Valčić Pazinska Ulica 4,10000 Zagreb</izvorni_sadrzaj>
    <derivirana_varijabla naziv="DomainObject.Predmet.StrankaWithAdress_1">FINA ,Josip Valčić Pazinska Ulica 4,10000 Zagreb</derivirana_varijabla>
  </DomainObject.Predmet.StrankaWithAdress>
  <DomainObject.Predmet.StrankaWithAdressOIB>
    <izvorni_sadrzaj>FINA, OIB 85821130368,Josip Valčić, OIB 91537003214, Pazinska Ulica 4,10000 Zagreb</izvorni_sadrzaj>
    <derivirana_varijabla naziv="DomainObject.Predmet.StrankaWithAdressOIB_1">FINA, OIB 85821130368,Josip Valčić, OIB 91537003214, Pazinska Ulica 4,10000 Zagreb</derivirana_varijabla>
  </DomainObject.Predmet.StrankaWithAdressOIB>
  <DomainObject.Predmet.StrankaNazivFormated>
    <izvorni_sadrzaj>FINA,Josip Valčić</izvorni_sadrzaj>
    <derivirana_varijabla naziv="DomainObject.Predmet.StrankaNazivFormated_1">FINA,Josip Valčić</derivirana_varijabla>
  </DomainObject.Predmet.StrankaNazivFormated>
  <DomainObject.Predmet.StrankaNazivFormatedOIB>
    <izvorni_sadrzaj>FINA, OIB 85821130368,Josip Valčić, OIB 91537003214</izvorni_sadrzaj>
    <derivirana_varijabla naziv="DomainObject.Predmet.StrankaNazivFormatedOIB_1">FINA, OIB 85821130368,Josip Valčić, OIB 91537003214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Josip Valčić</item>
    </izvorni_sadrzaj>
    <derivirana_varijabla naziv="DomainObject.Predmet.StrankaListFormated_1">
      <item>FINA</item>
      <item>Josip Valčić</item>
    </derivirana_varijabla>
  </DomainObject.Predmet.StrankaListFormated>
  <DomainObject.Predmet.StrankaListFormatedOIB>
    <izvorni_sadrzaj>
      <item>FINA, OIB 85821130368</item>
      <item>Josip Valčić, OIB 91537003214</item>
    </izvorni_sadrzaj>
    <derivirana_varijabla naziv="DomainObject.Predmet.StrankaListFormatedOIB_1">
      <item>FINA, OIB 85821130368</item>
      <item>Josip Valčić, OIB 91537003214</item>
    </derivirana_varijabla>
  </DomainObject.Predmet.StrankaListFormatedOIB>
  <DomainObject.Predmet.StrankaListFormatedWithAdress>
    <izvorni_sadrzaj>
      <item>FINA</item>
      <item>Josip Valčić, Pazinska Ulica 4, 10000 Zagreb</item>
    </izvorni_sadrzaj>
    <derivirana_varijabla naziv="DomainObject.Predmet.StrankaListFormatedWithAdress_1">
      <item>FINA</item>
      <item>Josip Valčić, Pazinska Ulica 4, 10000 Zagreb</item>
    </derivirana_varijabla>
  </DomainObject.Predmet.StrankaListFormatedWithAdress>
  <DomainObject.Predmet.StrankaListFormatedWithAdressOIB>
    <izvorni_sadrzaj>
      <item>FINA, OIB 85821130368</item>
      <item>Josip Valčić, OIB 91537003214, Pazinska Ulica 4, 10000 Zagreb</item>
    </izvorni_sadrzaj>
    <derivirana_varijabla naziv="DomainObject.Predmet.StrankaListFormatedWithAdressOIB_1">
      <item>FINA, OIB 85821130368</item>
      <item>Josip Valčić, OIB 91537003214, Pazinska Ulica 4, 10000 Zagreb</item>
    </derivirana_varijabla>
  </DomainObject.Predmet.StrankaListFormatedWithAdressOIB>
  <DomainObject.Predmet.StrankaListNazivFormated>
    <izvorni_sadrzaj>
      <item>FINA</item>
      <item>Josip Valčić</item>
    </izvorni_sadrzaj>
    <derivirana_varijabla naziv="DomainObject.Predmet.StrankaListNazivFormated_1">
      <item>FINA</item>
      <item>Josip Valčić</item>
    </derivirana_varijabla>
  </DomainObject.Predmet.StrankaListNazivFormated>
  <DomainObject.Predmet.StrankaListNazivFormatedOIB>
    <izvorni_sadrzaj>
      <item>FINA, OIB 85821130368</item>
      <item>Josip Valčić, OIB 91537003214</item>
    </izvorni_sadrzaj>
    <derivirana_varijabla naziv="DomainObject.Predmet.StrankaListNazivFormatedOIB_1">
      <item>FINA, OIB 85821130368</item>
      <item>Josip Valčić, OIB 91537003214</item>
    </derivirana_varijabla>
  </DomainObject.Predmet.StrankaListNazivFormatedOIB>
  <DomainObject.Predmet.ProtuStrankaListFormated>
    <izvorni_sadrzaj>
      <item>STARA 13 j.d.o.o. za iznajmljivanje plovila i djelatnost turističke agencije</item>
    </izvorni_sadrzaj>
    <derivirana_varijabla naziv="DomainObject.Predmet.ProtuStrankaListFormated_1">
      <item>STARA 13 j.d.o.o. za iznajmljivanje plovila i djelatnost turističke agencije</item>
    </derivirana_varijabla>
  </DomainObject.Predmet.ProtuStrankaListFormated>
  <DomainObject.Predmet.ProtuStrankaListFormatedOIB>
    <izvorni_sadrzaj>
      <item>STARA 13 j.d.o.o. za iznajmljivanje plovila i djelatnost turističke agencije, OIB 03540998955</item>
    </izvorni_sadrzaj>
    <derivirana_varijabla naziv="DomainObject.Predmet.ProtuStrankaListFormatedOIB_1">
      <item>STARA 13 j.d.o.o. za iznajmljivanje plovila i djelatnost turističke agencije, OIB 03540998955</item>
    </derivirana_varijabla>
  </DomainObject.Predmet.ProtuStrankaListFormatedOIB>
  <DomainObject.Predmet.ProtuStrankaListFormatedWithAdress>
    <izvorni_sadrzaj>
      <item>STARA 13 j.d.o.o. za iznajmljivanje plovila i djelatnost turističke agencije, Postrojbi spec. policije Zadar 19, 23000 Zadar</item>
    </izvorni_sadrzaj>
    <derivirana_varijabla naziv="DomainObject.Predmet.ProtuStrankaListFormatedWithAdress_1">
      <item>STARA 13 j.d.o.o. za iznajmljivanje plovila i djelatnost turističke agencije, Postrojbi spec. policije Zadar 19, 23000 Zadar</item>
    </derivirana_varijabla>
  </DomainObject.Predmet.ProtuStrankaListFormatedWithAdress>
  <DomainObject.Predmet.ProtuStrankaListFormatedWithAdressOIB>
    <izvorni_sadrzaj>
      <item>STARA 13 j.d.o.o. za iznajmljivanje plovila i djelatnost turističke agencije, OIB 03540998955, Postrojbi spec. policije Zadar 19, 23000 Zadar</item>
    </izvorni_sadrzaj>
    <derivirana_varijabla naziv="DomainObject.Predmet.ProtuStrankaListFormatedWithAdressOIB_1">
      <item>STARA 13 j.d.o.o. za iznajmljivanje plovila i djelatnost turističke agencije, OIB 03540998955, Postrojbi spec. policije Zadar 19, 23000 Zadar</item>
    </derivirana_varijabla>
  </DomainObject.Predmet.ProtuStrankaListFormatedWithAdressOIB>
  <DomainObject.Predmet.ProtuStrankaListNazivFormated>
    <izvorni_sadrzaj>
      <item>STARA 13 j.d.o.o. za iznajmljivanje plovila i djelatnost turističke agencije</item>
    </izvorni_sadrzaj>
    <derivirana_varijabla naziv="DomainObject.Predmet.ProtuStrankaListNazivFormated_1">
      <item>STARA 13 j.d.o.o. za iznajmljivanje plovila i djelatnost turističke agencije</item>
    </derivirana_varijabla>
  </DomainObject.Predmet.ProtuStrankaListNazivFormated>
  <DomainObject.Predmet.ProtuStrankaListNazivFormatedOIB>
    <izvorni_sadrzaj>
      <item>STARA 13 j.d.o.o. za iznajmljivanje plovila i djelatnost turističke agencije, OIB 03540998955</item>
    </izvorni_sadrzaj>
    <derivirana_varijabla naziv="DomainObject.Predmet.ProtuStrankaListNazivFormatedOIB_1">
      <item>STARA 13 j.d.o.o. za iznajmljivanje plovila i djelatnost turističke agencije, OIB 03540998955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STARA 13 j.d.o.o. za iznajmljivanje plovila i djelatnost turističke agencije</izvorni_sadrzaj>
    <derivirana_varijabla naziv="DomainObject.Predmet.ProtustrankaIDrugi_1">STARA 13 j.d.o.o. za iznajmljivanje plovila i djelatnost turističke agencije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STARA 13 j.d.o.o. za iznajmljivanje plovila i djelatnost turističke agencije, OIB 03540998955, Postrojbi spec. policije Zadar 19, 23000 Zadar</izvorni_sadrzaj>
    <derivirana_varijabla naziv="DomainObject.Predmet.ProtustrankaIDrugiAdressOIB_1">STARA 13 j.d.o.o. za iznajmljivanje plovila i djelatnost turističke agencije, OIB 03540998955, Postrojbi spec. policije Zadar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STARA 13 j.d.o.o. za iznajmljivanje plovila i djelatnost turističke agencije</item>
      <item>Josip Valčić</item>
    </izvorni_sadrzaj>
    <derivirana_varijabla naziv="DomainObject.Predmet.SudioniciListNaziv_1">
      <item>FINA</item>
      <item>STARA 13 j.d.o.o. za iznajmljivanje plovila i djelatnost turističke agencije</item>
      <item>Josip Valčić</item>
    </derivirana_varijabla>
  </DomainObject.Predmet.SudioniciListNaziv>
  <DomainObject.Predmet.SudioniciListAdressOIB>
    <izvorni_sadrzaj>
      <item>FINA, OIB 85821130368</item>
      <item>STARA 13 j.d.o.o. za iznajmljivanje plovila i djelatnost turističke agencije, OIB 03540998955, Postrojbi spec. policije Zadar 19,23000 Zadar</item>
      <item>Josip Valčić, OIB 91537003214, Pazinska Ulica 4,10000 Zagreb</item>
    </izvorni_sadrzaj>
    <derivirana_varijabla naziv="DomainObject.Predmet.SudioniciListAdressOIB_1">
      <item>FINA, OIB 85821130368</item>
      <item>STARA 13 j.d.o.o. za iznajmljivanje plovila i djelatnost turističke agencije, OIB 03540998955, Postrojbi spec. policije Zadar 19,23000 Zadar</item>
      <item>Josip Valčić, OIB 91537003214, Pazinska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03540998955</item>
      <item>, OIB 91537003214</item>
    </izvorni_sadrzaj>
    <derivirana_varijabla naziv="DomainObject.Predmet.SudioniciListNazivOIB_1">
      <item>, OIB 85821130368</item>
      <item>, OIB 03540998955</item>
      <item>, OIB 91537003214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853</properties:Words>
  <properties:Characters>4734</properties:Characters>
  <properties:Lines>95</properties:Lines>
  <properties:Paragraphs>28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2017-10-09T08:52:00Z</dcterms:created>
  <dc:creator>Nena Mužanović</dc:creator>
  <cp:lastModifiedBy>Nena Mužanović</cp:lastModifiedBy>
  <cp:lastPrinted>2018-03-23T07:11:00Z</cp:lastPrinted>
  <dcterms:modified xmlns:xsi="http://www.w3.org/2001/XMLSchema-instance" xsi:type="dcterms:W3CDTF">2018-03-23T07:13:00Z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(3St-13-18 stara 13- nakon skrać poziv zaint..docx)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