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9354" w14:paraId="a549354" w:rsidRDefault="00CD21A4" w:rsidP="00CD21A4" w:rsidR="00CD21A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1A4" w:rsidP="00CD21A4" w:rsidR="00CD21A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D21A4" w:rsidP="00CD21A4" w:rsidR="00CD21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D21A4" w:rsidP="00CD21A4" w:rsidR="00CD21A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D21A4" w:rsidP="00CD21A4" w:rsidR="00CD21A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D21A4" w:rsidP="00CD21A4" w:rsidR="00CD21A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D21A4" w:rsidP="00CD21A4" w:rsidR="00CD21A4" w:rsidRPr="005D578C">
      <w:pPr>
        <w:jc w:val="center"/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023D46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8918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28.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79774936023, MBS 130022466, </w:t>
      </w:r>
      <w:r w:rsidR="00023D4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D5D3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79774936023, MBS 130022466,</w:t>
      </w:r>
      <w:r w:rsidRPr="005D578C">
        <w:rPr>
          <w:rFonts w:cs="Times New Roman" w:eastAsia="Times New Roman"/>
          <w:szCs w:val="24"/>
        </w:rPr>
        <w:t xml:space="preserve"> s danom </w:t>
      </w:r>
      <w:r w:rsidR="00023D4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D5D3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AD5D32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AD5D32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D21A4" w:rsidP="00CD21A4" w:rsidR="00CD21A4">
      <w:pPr>
        <w:ind w:firstLine="708"/>
        <w:rPr>
          <w:rFonts w:cs="Times New Roman" w:eastAsia="Times New Roman"/>
          <w:szCs w:val="20"/>
        </w:rPr>
      </w:pPr>
    </w:p>
    <w:p w:rsidRDefault="00CD21A4" w:rsidP="00CD21A4" w:rsidR="00CD21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79774936023, MBS 130022466.</w:t>
      </w:r>
    </w:p>
    <w:p w:rsidRDefault="00CD21A4" w:rsidP="00CD21A4" w:rsidR="00CD21A4">
      <w:pPr>
        <w:rPr>
          <w:rFonts w:cs="Times New Roman" w:eastAsia="Times New Roman"/>
          <w:szCs w:val="24"/>
        </w:rPr>
      </w:pPr>
    </w:p>
    <w:p w:rsidRDefault="00CD21A4" w:rsidP="00CD21A4" w:rsidR="00CD21A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79774936023, MBS 130022466.</w:t>
      </w:r>
    </w:p>
    <w:p w:rsidRDefault="00CD21A4" w:rsidP="00CD21A4" w:rsidR="00CD21A4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D21A4" w:rsidP="00CD21A4" w:rsidR="00CD21A4">
      <w:pPr>
        <w:ind w:firstLine="708"/>
        <w:rPr>
          <w:rFonts w:cs="Times New Roman" w:eastAsia="Times New Roman"/>
          <w:szCs w:val="24"/>
        </w:rPr>
      </w:pPr>
    </w:p>
    <w:p w:rsidRDefault="00CD21A4" w:rsidP="00CD21A4" w:rsidR="00CD21A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St-321/2015-3 od 23. studenog 2015. pokrenuo skraćeni stečajni postupak nad dužnikom 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St-321/2015-4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D21A4" w:rsidP="00CD21A4" w:rsidR="00CD21A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AD5D32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23D4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AD5D32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23D46" w:rsidP="00CD21A4" w:rsidR="00CD21A4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CD21A4" w:rsidP="00023D46" w:rsidR="00CD21A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CD21A4" w:rsidP="00023D46" w:rsidR="00CD21A4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4308BB">
        <w:rPr>
          <w:rFonts w:cs="Times New Roman" w:eastAsia="Times New Roman"/>
          <w:szCs w:val="24"/>
        </w:rPr>
        <w:t>, v. r.</w:t>
      </w:r>
    </w:p>
    <w:p w:rsidRDefault="00CD21A4" w:rsidP="00CD21A4" w:rsidR="00CD21A4">
      <w:pPr>
        <w:jc w:val="left"/>
        <w:rPr>
          <w:rFonts w:cs="Times New Roman" w:eastAsia="Times New Roman"/>
          <w:szCs w:val="24"/>
        </w:rPr>
      </w:pPr>
    </w:p>
    <w:p w:rsidRDefault="00023D46" w:rsidP="00CD21A4" w:rsidR="00023D46" w:rsidRPr="005D578C">
      <w:pPr>
        <w:jc w:val="left"/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D21A4" w:rsidP="00CD21A4" w:rsidR="00CD21A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D21A4" w:rsidP="00CD21A4" w:rsidR="00CD21A4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rPr>
          <w:rFonts w:cs="Times New Roman" w:eastAsia="Times New Roman"/>
          <w:szCs w:val="24"/>
        </w:rPr>
      </w:pPr>
    </w:p>
    <w:p w:rsidRDefault="00CD21A4" w:rsidP="00CD21A4" w:rsidR="00CD21A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PROJEKT PALDIGIJA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Poreč, Partizanska 13,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</w:t>
      </w:r>
      <w:r w:rsidR="00023D46">
        <w:rPr>
          <w:rFonts w:cs="Times New Roman" w:eastAsia="Times New Roman"/>
          <w:szCs w:val="24"/>
        </w:rPr>
        <w:t>ovlaštena za zastupanje dužnika –</w:t>
      </w:r>
      <w:r>
        <w:rPr>
          <w:rFonts w:cs="Times New Roman" w:eastAsia="Times New Roman"/>
          <w:szCs w:val="24"/>
        </w:rPr>
        <w:t xml:space="preserve"> Drago Radolović, Višnjan, Bokići 10,</w:t>
      </w:r>
    </w:p>
    <w:p w:rsidRDefault="00CD21A4" w:rsidP="00AD5D32" w:rsidR="00AD5D3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AD5D32">
        <w:rPr>
          <w:rFonts w:cs="Times New Roman" w:eastAsia="Times New Roman"/>
          <w:szCs w:val="20"/>
        </w:rPr>
        <w:t xml:space="preserve">Poreč – Parenzo, Poreč, M. Vlašića 20, 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D21A4" w:rsidP="00CD21A4" w:rsidR="00573F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573F87">
        <w:rPr>
          <w:rFonts w:cs="Times New Roman" w:eastAsia="Times New Roman"/>
          <w:szCs w:val="20"/>
        </w:rPr>
        <w:t>Ivan Gjurašić,</w:t>
      </w:r>
      <w:r>
        <w:rPr>
          <w:rFonts w:cs="Times New Roman" w:eastAsia="Times New Roman"/>
          <w:szCs w:val="20"/>
        </w:rPr>
        <w:t xml:space="preserve"> Zagreb, Petrinjska 28</w:t>
      </w:r>
      <w:r w:rsidR="00573F87">
        <w:rPr>
          <w:rFonts w:cs="Times New Roman" w:eastAsia="Times New Roman"/>
          <w:szCs w:val="20"/>
        </w:rPr>
        <w:t>,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D21A4" w:rsidP="00CD21A4" w:rsidR="00CD21A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D21A4" w:rsidP="00CD21A4" w:rsidR="00CD21A4" w:rsidRPr="00EB7ECC"/>
    <w:p w:rsidRDefault="00CD21A4" w:rsidP="00CD21A4" w:rsidR="00CD21A4">
      <w:pPr>
        <w:jc w:val="left"/>
        <w:rPr>
          <w:rFonts w:cs="Times New Roman" w:eastAsia="Times New Roman"/>
          <w:szCs w:val="24"/>
        </w:rPr>
      </w:pPr>
    </w:p>
    <w:p w:rsidRDefault="00CD21A4" w:rsidP="00CD21A4" w:rsidR="00CD21A4"/>
    <w:p w:rsidRDefault="00CD21A4" w:rsidP="00CD21A4" w:rsidR="00CD21A4">
      <w:pPr>
        <w:jc w:val="left"/>
        <w:rPr>
          <w:rFonts w:cs="Times New Roman" w:eastAsia="Times New Roman"/>
          <w:szCs w:val="24"/>
        </w:rPr>
      </w:pPr>
    </w:p>
    <w:p w:rsidRDefault="00CD21A4" w:rsidP="00CD21A4" w:rsidR="00CD21A4">
      <w:pPr>
        <w:jc w:val="left"/>
        <w:rPr>
          <w:rFonts w:cs="Times New Roman" w:eastAsia="Times New Roman"/>
          <w:szCs w:val="24"/>
        </w:rPr>
      </w:pPr>
    </w:p>
    <w:p w:rsidRDefault="00C13AD5" w:rsidR="00C13AD5"/>
    <w:p w:rsidRDefault="00CD21A4" w:rsidR="00CD21A4"/>
    <w:p w:rsidRDefault="00CD21A4" w:rsidR="00CD21A4"/>
    <w:sectPr w:rsidSect="00A074C3" w:rsidR="00CD21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880" w:rsidP="00105880" w:rsidR="00105880">
      <w:r>
        <w:separator/>
      </w:r>
    </w:p>
  </w:endnote>
  <w:endnote w:id="0" w:type="continuationSeparator">
    <w:p w:rsidRDefault="00105880" w:rsidP="00105880" w:rsidR="00105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880" w:rsidP="00105880" w:rsidR="00105880">
      <w:r>
        <w:separator/>
      </w:r>
    </w:p>
  </w:footnote>
  <w:footnote w:id="0" w:type="continuationSeparator">
    <w:p w:rsidRDefault="00105880" w:rsidP="00105880" w:rsidR="001058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880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226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St-321/2015-5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880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St-321/2015-5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599"/>
    <w:rsid w:val="00023D46"/>
    <w:rsid w:val="00105880"/>
    <w:rsid w:val="00152269"/>
    <w:rsid w:val="004308BB"/>
    <w:rsid w:val="00573F87"/>
    <w:rsid w:val="006A144F"/>
    <w:rsid w:val="009A5599"/>
    <w:rsid w:val="00AD5D32"/>
    <w:rsid w:val="00C13AD5"/>
    <w:rsid w:val="00CD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588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8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588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8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588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58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588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26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5226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522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5226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588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588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588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58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88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58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588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2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26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5226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522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5226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St-321/2015</izvorni_sadrzaj>
    <derivirana_varijabla naziv="DomainObject.Predmet.OznakaBroj_1">St-321/2015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PALDIGIJA d.o.o. POREČ</izvorni_sadrzaj>
    <derivirana_varijabla naziv="DomainObject.Predmet.ProtustrankaFormated_1">  PROJEKT PALDIGIJA d.o.o. POREČ</derivirana_varijabla>
  </DomainObject.Predmet.ProtustrankaFormated>
  <DomainObject.Predmet.ProtustrankaFormatedOIB>
    <izvorni_sadrzaj>  PROJEKT PALDIGIJA d.o.o. POREČ, OIB 79774936023</izvorni_sadrzaj>
    <derivirana_varijabla naziv="DomainObject.Predmet.ProtustrankaFormatedOIB_1">  PROJEKT PALDIGIJA d.o.o. POREČ, OIB 79774936023</derivirana_varijabla>
  </DomainObject.Predmet.ProtustrankaFormatedOIB>
  <DomainObject.Predmet.ProtustrankaFormatedWithAdress>
    <izvorni_sadrzaj> PROJEKT PALDIGIJA d.o.o. POREČ, Partizanska 13, 52440 Poreč</izvorni_sadrzaj>
    <derivirana_varijabla naziv="DomainObject.Predmet.ProtustrankaFormatedWithAdress_1"> PROJEKT PALDIGIJA d.o.o. POREČ, Partizanska 13, 52440 Poreč</derivirana_varijabla>
  </DomainObject.Predmet.ProtustrankaFormatedWithAdress>
  <DomainObject.Predmet.ProtustrankaFormatedWithAdressOIB>
    <izvorni_sadrzaj> PROJEKT PALDIGIJA d.o.o. POREČ, OIB 79774936023, Partizanska 13, 52440 Poreč</izvorni_sadrzaj>
    <derivirana_varijabla naziv="DomainObject.Predmet.ProtustrankaFormatedWithAdressOIB_1"> PROJEKT PALDIGIJA d.o.o. POREČ, OIB 79774936023, Partizanska 13, 52440 Poreč</derivirana_varijabla>
  </DomainObject.Predmet.ProtustrankaFormatedWithAdressOIB>
  <DomainObject.Predmet.ProtustrankaWithAdress>
    <izvorni_sadrzaj>PROJEKT PALDIGIJA d.o.o. POREČ Partizanska 13, 52440 Poreč</izvorni_sadrzaj>
    <derivirana_varijabla naziv="DomainObject.Predmet.ProtustrankaWithAdress_1">PROJEKT PALDIGIJA d.o.o. POREČ Partizanska 13, 52440 Poreč</derivirana_varijabla>
  </DomainObject.Predmet.ProtustrankaWithAdress>
  <DomainObject.Predmet.ProtustrankaWithAdressOIB>
    <izvorni_sadrzaj>PROJEKT PALDIGIJA d.o.o. POREČ, OIB 79774936023, Partizanska 13, 52440 Poreč</izvorni_sadrzaj>
    <derivirana_varijabla naziv="DomainObject.Predmet.ProtustrankaWithAdressOIB_1">PROJEKT PALDIGIJA d.o.o. POREČ, OIB 79774936023, Partizanska 13, 52440 Poreč</derivirana_varijabla>
  </DomainObject.Predmet.ProtustrankaWithAdressOIB>
  <DomainObject.Predmet.ProtustrankaNazivFormated>
    <izvorni_sadrzaj>PROJEKT PALDIGIJA d.o.o. POREČ</izvorni_sadrzaj>
    <derivirana_varijabla naziv="DomainObject.Predmet.ProtustrankaNazivFormated_1">PROJEKT PALDIGIJA d.o.o. POREČ</derivirana_varijabla>
  </DomainObject.Predmet.ProtustrankaNazivFormated>
  <DomainObject.Predmet.ProtustrankaNazivFormatedOIB>
    <izvorni_sadrzaj>PROJEKT PALDIGIJA d.o.o. POREČ, OIB 79774936023</izvorni_sadrzaj>
    <derivirana_varijabla naziv="DomainObject.Predmet.ProtustrankaNazivFormatedOIB_1">PROJEKT PALDIGIJA d.o.o. POREČ, OIB 79774936023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434051.87</izvorni_sadrzaj>
    <derivirana_varijabla naziv="DomainObject.Predmet.TrenutnaVrijednost_1">434051.87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PROJEKT PALDIGIJA d.o.o. POREČ</item>
    </izvorni_sadrzaj>
    <derivirana_varijabla naziv="DomainObject.Predmet.ProtuStrankaListFormated_1">
      <item>PROJEKT PALDIGIJA d.o.o. POREČ</item>
    </derivirana_varijabla>
  </DomainObject.Predmet.ProtuStrankaListFormated>
  <DomainObject.Predmet.ProtuStrankaListFormatedOIB>
    <izvorni_sadrzaj>
      <item>PROJEKT PALDIGIJA d.o.o. POREČ, OIB 79774936023</item>
    </izvorni_sadrzaj>
    <derivirana_varijabla naziv="DomainObject.Predmet.ProtuStrankaListFormatedOIB_1">
      <item>PROJEKT PALDIGIJA d.o.o. POREČ, OIB 79774936023</item>
    </derivirana_varijabla>
  </DomainObject.Predmet.ProtuStrankaListFormatedOIB>
  <DomainObject.Predmet.ProtuStrankaListFormatedWithAdress>
    <izvorni_sadrzaj>
      <item>PROJEKT PALDIGIJA d.o.o. POREČ, Partizanska 13, 52440 Poreč</item>
    </izvorni_sadrzaj>
    <derivirana_varijabla naziv="DomainObject.Predmet.ProtuStrankaListFormatedWithAdress_1">
      <item>PROJEKT PALDIGIJA d.o.o. POREČ, Partizanska 13, 52440 Poreč</item>
    </derivirana_varijabla>
  </DomainObject.Predmet.ProtuStrankaListFormatedWithAdress>
  <DomainObject.Predmet.ProtuStrankaListFormatedWithAdressOIB>
    <izvorni_sadrzaj>
      <item>PROJEKT PALDIGIJA d.o.o. POREČ, OIB 79774936023, Partizanska 13, 52440 Poreč</item>
    </izvorni_sadrzaj>
    <derivirana_varijabla naziv="DomainObject.Predmet.ProtuStrankaListFormatedWithAdressOIB_1">
      <item>PROJEKT PALDIGIJA d.o.o. POREČ, OIB 79774936023, Partizanska 13, 52440 Poreč</item>
    </derivirana_varijabla>
  </DomainObject.Predmet.ProtuStrankaListFormatedWithAdressOIB>
  <DomainObject.Predmet.ProtuStrankaListNazivFormated>
    <izvorni_sadrzaj>
      <item>PROJEKT PALDIGIJA d.o.o. POREČ</item>
    </izvorni_sadrzaj>
    <derivirana_varijabla naziv="DomainObject.Predmet.ProtuStrankaListNazivFormated_1">
      <item>PROJEKT PALDIGIJA d.o.o. POREČ</item>
    </derivirana_varijabla>
  </DomainObject.Predmet.ProtuStrankaListNazivFormated>
  <DomainObject.Predmet.ProtuStrankaListNazivFormatedOIB>
    <izvorni_sadrzaj>
      <item>PROJEKT PALDIGIJA d.o.o. POREČ, OIB 79774936023</item>
    </izvorni_sadrzaj>
    <derivirana_varijabla naziv="DomainObject.Predmet.ProtuStrankaListNazivFormatedOIB_1">
      <item>PROJEKT PALDIGIJA d.o.o. POREČ, OIB 79774936023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PROJEKT PALDIGIJA d.o.o. POREČ</izvorni_sadrzaj>
    <derivirana_varijabla naziv="DomainObject.Predmet.ProtustrankaIDrugi_1">PROJEKT PALDIGIJA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PROJEKT PALDIGIJA d.o.o. POREČ, OIB 79774936023, Partizanska 13, 52440 Poreč</izvorni_sadrzaj>
    <derivirana_varijabla naziv="DomainObject.Predmet.ProtustrankaIDrugiAdressOIB_1">PROJEKT PALDIGIJA d.o.o. POREČ, OIB 79774936023,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PROJEKT PALDIGIJA d.o.o. POREČ</item>
    </izvorni_sadrzaj>
    <derivirana_varijabla naziv="DomainObject.Predmet.SudioniciListNaziv_1">
      <item>FINANCIJSKA AGENCIJA, RC RIJEKA, PODRUŽNICA PULA, PULA</item>
      <item>PROJEKT PALDIGIJA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PROJEKT PALDIGIJA d.o.o. POREČ, OIB 79774936023, Partizanska 13,52440 Poreč</item>
    </izvorni_sadrzaj>
    <derivirana_varijabla naziv="DomainObject.Predmet.SudioniciListAdressOIB_1">
      <item>FINANCIJSKA AGENCIJA, RC RIJEKA, PODRUŽNICA PULA, PULA, OIB 85821130368, Giardini 5,52100 Pula</item>
      <item>PROJEKT PALDIGIJA d.o.o. POREČ, OIB 79774936023,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79774936023</item>
    </izvorni_sadrzaj>
    <derivirana_varijabla naziv="DomainObject.Predmet.SudioniciListNazivOIB_1">
      <item>, OIB 85821130368</item>
      <item>, OIB 79774936023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3289</properties:Characters>
  <properties:Lines>86</properties:Lines>
  <properties:Paragraphs>30</properties:Paragraphs>
  <properties:TotalTime>7</properties:TotalTime>
  <properties:ScaleCrop>false</properties:ScaleCrop>
  <properties:LinksUpToDate>false</properties:LinksUpToDate>
  <properties:CharactersWithSpaces>3917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2016-01-22T14:20:00Z</dcterms:created>
  <dc:creator>Mihaela Kaligari</dc:creator>
  <dc:description/>
  <cp:keywords/>
  <cp:lastModifiedBy>Mihaela Kaligari</cp:lastModifiedBy>
  <cp:lastPrinted>2016-02-04T06:43:00Z</cp:lastPrinted>
  <dcterms:modified xmlns:xsi="http://www.w3.org/2001/XMLSchema-instance" xsi:type="dcterms:W3CDTF">2016-02-04T07:00:00Z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