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aca0" w14:paraId="cc6aca0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1520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0E086F">
              <w:t>2</w:t>
            </w:r>
            <w:r w:rsidR="00415208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15208">
        <w:t xml:space="preserve"> </w:t>
      </w:r>
      <w:r w:rsidR="00415208" w:rsidRPr="00415208">
        <w:t>Fox šumarstvo d.o.o. za usluge</w:t>
      </w:r>
      <w:r w:rsidR="00415208">
        <w:t xml:space="preserve"> Za</w:t>
      </w:r>
      <w:r w:rsidR="00C40941">
        <w:t>g</w:t>
      </w:r>
      <w:r w:rsidR="00415208">
        <w:t xml:space="preserve">reb, Karlovačke 6E, OIB: </w:t>
      </w:r>
      <w:r w:rsidR="00415208" w:rsidRPr="00415208">
        <w:t>94348892855</w:t>
      </w:r>
      <w:r w:rsidR="00415208">
        <w:t xml:space="preserve">, MBS: </w:t>
      </w:r>
      <w:r w:rsidR="00415208" w:rsidRPr="00415208">
        <w:t>081092112</w:t>
      </w:r>
      <w:r w:rsidR="000E086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415208" w:rsidRPr="00415208">
        <w:t>Fox šumarstvo d.o.o. za usluge</w:t>
      </w:r>
      <w:r w:rsidR="00415208">
        <w:t xml:space="preserve"> Zareb, Karlovačke 6E, OIB: </w:t>
      </w:r>
      <w:r w:rsidR="00415208" w:rsidRPr="00415208">
        <w:t>94348892855</w:t>
      </w:r>
      <w:r w:rsidR="00415208">
        <w:t xml:space="preserve">, MBS: </w:t>
      </w:r>
      <w:r w:rsidR="00415208" w:rsidRPr="00415208">
        <w:t>081092112</w:t>
      </w:r>
      <w:r w:rsidR="00415208">
        <w:t>, iznosi 18.929,69 kn.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415208">
        <w:t xml:space="preserve">Irenko Udovčić iz Lučkog,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0E086F">
        <w:t>2</w:t>
      </w:r>
      <w:r w:rsidR="00415208">
        <w:t>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094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C4094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094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94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94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C4094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094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9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9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St-1623/2018</izvorni_sadrzaj>
    <derivirana_varijabla naziv="DomainObject.Predmet.OznakaBroj_1">St-1623/2018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Fox šumarstvo d.o.o. za usluge</izvorni_sadrzaj>
    <derivirana_varijabla naziv="DomainObject.Predmet.ProtustrankaFormated_1">  Fox šumarstvo d.o.o. za usluge</derivirana_varijabla>
  </DomainObject.Predmet.ProtustrankaFormated>
  <DomainObject.Predmet.ProtustrankaFormatedOIB>
    <izvorni_sadrzaj>  Fox šumarstvo d.o.o. za usluge, OIB 94348892855</izvorni_sadrzaj>
    <derivirana_varijabla naziv="DomainObject.Predmet.ProtustrankaFormatedOIB_1">  Fox šumarstvo d.o.o. za usluge, OIB 94348892855</derivirana_varijabla>
  </DomainObject.Predmet.ProtustrankaFormatedOIB>
  <DomainObject.Predmet.ProtustrankaFormatedWithAdress>
    <izvorni_sadrzaj> Fox šumarstvo d.o.o. za usluge, Karlovačka 6E, 10000 Zagreb</izvorni_sadrzaj>
    <derivirana_varijabla naziv="DomainObject.Predmet.ProtustrankaFormatedWithAdress_1"> Fox šumarstvo d.o.o. za usluge, Karlovačka 6E, 10000 Zagreb</derivirana_varijabla>
  </DomainObject.Predmet.ProtustrankaFormatedWithAdress>
  <DomainObject.Predmet.ProtustrankaFormatedWithAdressOIB>
    <izvorni_sadrzaj> Fox šumarstvo d.o.o. za usluge, OIB 94348892855, Karlovačka 6E, 10000 Zagreb</izvorni_sadrzaj>
    <derivirana_varijabla naziv="DomainObject.Predmet.ProtustrankaFormatedWithAdressOIB_1"> Fox šumarstvo d.o.o. za usluge, OIB 94348892855, Karlovačka 6E, 10000 Zagreb</derivirana_varijabla>
  </DomainObject.Predmet.ProtustrankaFormatedWithAdressOIB>
  <DomainObject.Predmet.ProtustrankaWithAdress>
    <izvorni_sadrzaj>Fox šumarstvo d.o.o. za usluge Karlovačka 6E, 10000 Zagreb</izvorni_sadrzaj>
    <derivirana_varijabla naziv="DomainObject.Predmet.ProtustrankaWithAdress_1">Fox šumarstvo d.o.o. za usluge Karlovačka 6E, 10000 Zagreb</derivirana_varijabla>
  </DomainObject.Predmet.ProtustrankaWithAdress>
  <DomainObject.Predmet.ProtustrankaWithAdressOIB>
    <izvorni_sadrzaj>Fox šumarstvo d.o.o. za usluge, OIB 94348892855, Karlovačka 6E, 10000 Zagreb</izvorni_sadrzaj>
    <derivirana_varijabla naziv="DomainObject.Predmet.ProtustrankaWithAdressOIB_1">Fox šumarstvo d.o.o. za usluge, OIB 94348892855, Karlovačka 6E, 10000 Zagreb</derivirana_varijabla>
  </DomainObject.Predmet.ProtustrankaWithAdressOIB>
  <DomainObject.Predmet.ProtustrankaNazivFormated>
    <izvorni_sadrzaj>Fox šumarstvo d.o.o. za usluge</izvorni_sadrzaj>
    <derivirana_varijabla naziv="DomainObject.Predmet.ProtustrankaNazivFormated_1">Fox šumarstvo d.o.o. za usluge</derivirana_varijabla>
  </DomainObject.Predmet.ProtustrankaNazivFormated>
  <DomainObject.Predmet.ProtustrankaNazivFormatedOIB>
    <izvorni_sadrzaj>Fox šumarstvo d.o.o. za usluge, OIB 94348892855</izvorni_sadrzaj>
    <derivirana_varijabla naziv="DomainObject.Predmet.ProtustrankaNazivFormatedOIB_1">Fox šumarstvo d.o.o. za usluge, OIB 94348892855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Fox šumarstvo d.o.o. za usluge</item>
    </izvorni_sadrzaj>
    <derivirana_varijabla naziv="DomainObject.Predmet.ProtuStrankaListFormated_1">
      <item>Fox šumarstvo d.o.o. za usluge</item>
    </derivirana_varijabla>
  </DomainObject.Predmet.ProtuStrankaListFormated>
  <DomainObject.Predmet.ProtuStrankaListFormatedOIB>
    <izvorni_sadrzaj>
      <item>Fox šumarstvo d.o.o. za usluge, OIB 94348892855</item>
    </izvorni_sadrzaj>
    <derivirana_varijabla naziv="DomainObject.Predmet.ProtuStrankaListFormatedOIB_1">
      <item>Fox šumarstvo d.o.o. za usluge, OIB 94348892855</item>
    </derivirana_varijabla>
  </DomainObject.Predmet.ProtuStrankaListFormatedOIB>
  <DomainObject.Predmet.ProtuStrankaListFormatedWithAdress>
    <izvorni_sadrzaj>
      <item>Fox šumarstvo d.o.o. za usluge, Karlovačka 6E, 10000 Zagreb</item>
    </izvorni_sadrzaj>
    <derivirana_varijabla naziv="DomainObject.Predmet.ProtuStrankaListFormatedWithAdress_1">
      <item>Fox šumarstvo d.o.o. za usluge, Karlovačka 6E, 10000 Zagreb</item>
    </derivirana_varijabla>
  </DomainObject.Predmet.ProtuStrankaListFormatedWithAdress>
  <DomainObject.Predmet.ProtuStrankaListFormatedWithAdressOIB>
    <izvorni_sadrzaj>
      <item>Fox šumarstvo d.o.o. za usluge, OIB 94348892855, Karlovačka 6E, 10000 Zagreb</item>
    </izvorni_sadrzaj>
    <derivirana_varijabla naziv="DomainObject.Predmet.ProtuStrankaListFormatedWithAdressOIB_1">
      <item>Fox šumarstvo d.o.o. za usluge, OIB 94348892855, Karlovačka 6E, 10000 Zagreb</item>
    </derivirana_varijabla>
  </DomainObject.Predmet.ProtuStrankaListFormatedWithAdressOIB>
  <DomainObject.Predmet.ProtuStrankaListNazivFormated>
    <izvorni_sadrzaj>
      <item>Fox šumarstvo d.o.o. za usluge</item>
    </izvorni_sadrzaj>
    <derivirana_varijabla naziv="DomainObject.Predmet.ProtuStrankaListNazivFormated_1">
      <item>Fox šumarstvo d.o.o. za usluge</item>
    </derivirana_varijabla>
  </DomainObject.Predmet.ProtuStrankaListNazivFormated>
  <DomainObject.Predmet.ProtuStrankaListNazivFormatedOIB>
    <izvorni_sadrzaj>
      <item>Fox šumarstvo d.o.o. za usluge, OIB 94348892855</item>
    </izvorni_sadrzaj>
    <derivirana_varijabla naziv="DomainObject.Predmet.ProtuStrankaListNazivFormatedOIB_1">
      <item>Fox šumarstvo d.o.o. za usluge, OIB 94348892855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Fox šumarstvo d.o.o. za usluge</izvorni_sadrzaj>
    <derivirana_varijabla naziv="DomainObject.Predmet.ProtustrankaIDrugi_1">Fox šumarstvo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Fox šumarstvo d.o.o. za usluge, OIB 94348892855, Karlovačka 6E, 10000 Zagreb</izvorni_sadrzaj>
    <derivirana_varijabla naziv="DomainObject.Predmet.ProtustrankaIDrugiAdressOIB_1">Fox šumarstvo d.o.o. za usluge, OIB 94348892855, Karlovačka 6E,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šumarstvo d.o.o. za usluge</item>
      <item>FINA Regionalni centar Zagreb</item>
    </izvorni_sadrzaj>
    <derivirana_varijabla naziv="DomainObject.Predmet.SudioniciListNaziv_1">
      <item>Fox šumarstvo d.o.o. za usluge</item>
      <item>FINA Regionalni centar Zagreb</item>
    </derivirana_varijabla>
  </DomainObject.Predmet.SudioniciListNaziv>
  <DomainObject.Predmet.SudioniciListAdressOIB>
    <izvorni_sadrzaj>
      <item>Fox šumarstvo d.o.o. za usluge, OIB 94348892855, Karlovačka 6E,10000 Zagreb</item>
      <item>FINA Regionalni centar Zagreb, OIB 85821130368, Trg svibanjskih žrtava 1995. 1,10000 Zagreb</item>
    </izvorni_sadrzaj>
    <derivirana_varijabla naziv="DomainObject.Predmet.SudioniciListAdressOIB_1">
      <item>Fox šumarstvo d.o.o. za usluge, OIB 94348892855, Karlovačka 6E,10000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94348892855</item>
      <item>, OIB 85821130368</item>
    </izvorni_sadrzaj>
    <derivirana_varijabla naziv="DomainObject.Predmet.SudioniciListNazivOIB_1">
      <item>, OIB 94348892855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1960</properties:Characters>
  <properties:Lines>48</properties:Lines>
  <properties:Paragraphs>16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2018-12-21T08:50:00Z</cp:lastPrinted>
  <dcterms:modified xmlns:xsi="http://www.w3.org/2001/XMLSchema-instance" xsi:type="dcterms:W3CDTF">2018-12-21T08:51:00Z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