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65e1" w14:paraId="b2d65e1" w:rsidRDefault="00B506CA" w:rsidP="00B506CA" w:rsidR="00B506CA">
      <w:pPr>
        <w:jc w:val="right"/>
        <w15:collapsed w:val="false"/>
      </w:pPr>
      <w:r>
        <w:t xml:space="preserve">  4 St-</w:t>
      </w:r>
      <w:r w:rsidR="00C071B1">
        <w:t>1</w:t>
      </w:r>
      <w:r w:rsidR="00CA521D">
        <w:t>4</w:t>
      </w:r>
      <w:r w:rsidR="000279C2">
        <w:t>7</w:t>
      </w:r>
      <w:r w:rsidR="00F929EF">
        <w:t>5</w:t>
      </w:r>
      <w:r w:rsidR="00F26559">
        <w:t>/16-</w:t>
      </w:r>
      <w:r w:rsidR="00B65A75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F929EF">
        <w:t xml:space="preserve">ĆORIĆ TURIZAM j.d.o.o. za usluge Zagreb, </w:t>
      </w:r>
      <w:proofErr w:type="spellStart"/>
      <w:r w:rsidR="00F929EF">
        <w:t>Naumovac</w:t>
      </w:r>
      <w:proofErr w:type="spellEnd"/>
      <w:r w:rsidR="00F929EF">
        <w:t xml:space="preserve"> 1, OIB 32549602526, MBS 080847167,</w:t>
      </w:r>
      <w:r w:rsidR="00D5361E">
        <w:t xml:space="preserve"> </w:t>
      </w:r>
      <w:r>
        <w:t xml:space="preserve">dana </w:t>
      </w:r>
      <w:r w:rsidR="00C071B1">
        <w:t>1</w:t>
      </w:r>
      <w:r w:rsidR="00F26559">
        <w:t>8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929EF">
        <w:t xml:space="preserve">ĆORIĆ TURIZAM j.d.o.o. za usluge Zagreb, </w:t>
      </w:r>
      <w:proofErr w:type="spellStart"/>
      <w:r w:rsidR="00F929EF">
        <w:t>Naumovac</w:t>
      </w:r>
      <w:proofErr w:type="spellEnd"/>
      <w:r w:rsidR="00F929EF">
        <w:t xml:space="preserve"> 1, OIB 32549602526, MBS 080847167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F77EFB" w:rsidR="00B506CA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C23E2E">
        <w:t>Mateo Erceg iz Zagreba, Radnička cesta 30, OIB 93602617826.</w:t>
      </w:r>
    </w:p>
    <w:p w:rsidRDefault="00B506CA" w:rsidP="00B506CA" w:rsidR="00B506CA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929EF">
        <w:t xml:space="preserve">ĆORIĆ TURIZAM j.d.o.o. za usluge Zagreb, </w:t>
      </w:r>
      <w:proofErr w:type="spellStart"/>
      <w:r w:rsidR="00F929EF">
        <w:t>Naumovac</w:t>
      </w:r>
      <w:proofErr w:type="spellEnd"/>
      <w:r w:rsidR="00F929EF">
        <w:t xml:space="preserve"> 1, OIB 32549602526, MBS 080847167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F929EF">
        <w:t>19</w:t>
      </w:r>
      <w:r w:rsidR="00291642">
        <w:t>. studenoga</w:t>
      </w:r>
      <w:r w:rsidR="00AF2A3B">
        <w:t xml:space="preserve"> 2015</w:t>
      </w:r>
      <w:r>
        <w:t>. zahtjev za provedbu skraćenog stečajnog postupka nad dužnikom</w:t>
      </w:r>
      <w:r w:rsidR="002955F5">
        <w:t xml:space="preserve"> </w:t>
      </w:r>
      <w:r w:rsidR="00F929EF">
        <w:t xml:space="preserve">ĆORIĆ TURIZAM j.d.o.o. za usluge Zagreb, </w:t>
      </w:r>
      <w:proofErr w:type="spellStart"/>
      <w:r w:rsidR="00F929EF">
        <w:t>Naumovac</w:t>
      </w:r>
      <w:proofErr w:type="spellEnd"/>
      <w:r w:rsidR="00F929EF">
        <w:t xml:space="preserve"> 1, OIB 32549602526, MBS 080847167</w:t>
      </w:r>
      <w:r w:rsidR="00291642">
        <w:t>1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291642" w:rsidP="00B506CA" w:rsidR="00291642"/>
    <w:p w:rsidRDefault="00291642" w:rsidP="00B506CA" w:rsidR="00291642"/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F670E">
        <w:t>24</w:t>
      </w:r>
      <w:r w:rsidR="00D57066">
        <w:t>.</w:t>
      </w:r>
      <w:r>
        <w:t xml:space="preserve"> svibnja 2016. godine objavio oglas na mrežnoj stranici e-Oglasna ploča sudova pod poslovnim brojem St-1</w:t>
      </w:r>
      <w:r w:rsidR="007277BA">
        <w:t>4</w:t>
      </w:r>
      <w:r w:rsidR="00291642">
        <w:t>7</w:t>
      </w:r>
      <w:r w:rsidR="002D46C4">
        <w:t>5</w:t>
      </w:r>
      <w:r>
        <w:t>/16-</w:t>
      </w:r>
      <w:r w:rsidR="00EB628D">
        <w:t>2</w:t>
      </w:r>
      <w:bookmarkStart w:name="_GoBack" w:id="0"/>
      <w:bookmarkEnd w:id="0"/>
      <w:r>
        <w:t xml:space="preserve">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4F670E">
        <w:t>8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1EA" w:rsidP="00F961D8" w:rsidR="00C561EA">
      <w:r>
        <w:separator/>
      </w:r>
    </w:p>
  </w:endnote>
  <w:endnote w:id="0" w:type="continuationSeparator">
    <w:p w:rsidRDefault="00C561EA" w:rsidP="00F961D8" w:rsidR="00C56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1EA" w:rsidP="00F961D8" w:rsidR="00C561EA">
      <w:r>
        <w:separator/>
      </w:r>
    </w:p>
  </w:footnote>
  <w:footnote w:id="0" w:type="continuationSeparator">
    <w:p w:rsidRDefault="00C561EA" w:rsidP="00F961D8" w:rsidR="00C561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17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 w:rsidR="00EB628D"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CA521D">
      <w:t>4</w:t>
    </w:r>
    <w:r w:rsidR="00291642">
      <w:t>7</w:t>
    </w:r>
    <w:r w:rsidR="002D46C4">
      <w:t>5</w:t>
    </w:r>
    <w:r w:rsidR="00F77EFB">
      <w:t>/</w:t>
    </w:r>
    <w:r w:rsidR="00F961D8">
      <w:t>16-</w:t>
    </w:r>
    <w:r w:rsidR="00B65A75">
      <w:t>3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447275"/>
    <w:rsid w:val="004705DE"/>
    <w:rsid w:val="00474310"/>
    <w:rsid w:val="004A1C0B"/>
    <w:rsid w:val="004F670E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23772"/>
    <w:rsid w:val="007277BA"/>
    <w:rsid w:val="00731C1A"/>
    <w:rsid w:val="0077014F"/>
    <w:rsid w:val="007D7BC7"/>
    <w:rsid w:val="008431F8"/>
    <w:rsid w:val="008D4169"/>
    <w:rsid w:val="008D61A3"/>
    <w:rsid w:val="009108ED"/>
    <w:rsid w:val="009134B9"/>
    <w:rsid w:val="009628B3"/>
    <w:rsid w:val="009664E4"/>
    <w:rsid w:val="009B7829"/>
    <w:rsid w:val="009E1BBA"/>
    <w:rsid w:val="00A42316"/>
    <w:rsid w:val="00AB6233"/>
    <w:rsid w:val="00AF2A3B"/>
    <w:rsid w:val="00B506CA"/>
    <w:rsid w:val="00B65A75"/>
    <w:rsid w:val="00C071B1"/>
    <w:rsid w:val="00C23E2E"/>
    <w:rsid w:val="00C561EA"/>
    <w:rsid w:val="00C97427"/>
    <w:rsid w:val="00CA521D"/>
    <w:rsid w:val="00CC632A"/>
    <w:rsid w:val="00D12FDF"/>
    <w:rsid w:val="00D5361E"/>
    <w:rsid w:val="00D57066"/>
    <w:rsid w:val="00D90AB2"/>
    <w:rsid w:val="00DA4683"/>
    <w:rsid w:val="00EB628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A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5A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1475</izvorni_sadrzaj>
    <derivirana_varijabla naziv="DomainObject.Predmet.Broj_1">1475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St-1475/2016</izvorni_sadrzaj>
    <derivirana_varijabla naziv="DomainObject.Predmet.OznakaBroj_1">St-1475/2016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ĆORIĆ TURIZAM j.d.o.o.</izvorni_sadrzaj>
    <derivirana_varijabla naziv="DomainObject.Predmet.ProtustrankaFormated_1">  ĆORIĆ TURIZAM j.d.o.o.</derivirana_varijabla>
  </DomainObject.Predmet.ProtustrankaFormated>
  <DomainObject.Predmet.ProtustrankaFormatedOIB>
    <izvorni_sadrzaj>  ĆORIĆ TURIZAM j.d.o.o., OIB 32549602526</izvorni_sadrzaj>
    <derivirana_varijabla naziv="DomainObject.Predmet.ProtustrankaFormatedOIB_1">  ĆORIĆ TURIZAM j.d.o.o., OIB 32549602526</derivirana_varijabla>
  </DomainObject.Predmet.ProtustrankaFormatedOIB>
  <DomainObject.Predmet.ProtustrankaFormatedWithAdress>
    <izvorni_sadrzaj> ĆORIĆ TURIZAM j.d.o.o., Naumovac 1, 10000 Zagreb</izvorni_sadrzaj>
    <derivirana_varijabla naziv="DomainObject.Predmet.ProtustrankaFormatedWithAdress_1"> ĆORIĆ TURIZAM j.d.o.o., Naumovac 1, 10000 Zagreb</derivirana_varijabla>
  </DomainObject.Predmet.ProtustrankaFormatedWithAdress>
  <DomainObject.Predmet.ProtustrankaFormatedWithAdressOIB>
    <izvorni_sadrzaj> ĆORIĆ TURIZAM j.d.o.o., OIB 32549602526, Naumovac 1, 10000 Zagreb</izvorni_sadrzaj>
    <derivirana_varijabla naziv="DomainObject.Predmet.ProtustrankaFormatedWithAdressOIB_1"> ĆORIĆ TURIZAM j.d.o.o., OIB 32549602526, Naumovac 1, 10000 Zagreb</derivirana_varijabla>
  </DomainObject.Predmet.ProtustrankaFormatedWithAdressOIB>
  <DomainObject.Predmet.ProtustrankaWithAdress>
    <izvorni_sadrzaj>ĆORIĆ TURIZAM j.d.o.o. Naumovac 1, 10000 Zagreb</izvorni_sadrzaj>
    <derivirana_varijabla naziv="DomainObject.Predmet.ProtustrankaWithAdress_1">ĆORIĆ TURIZAM j.d.o.o. Naumovac 1, 10000 Zagreb</derivirana_varijabla>
  </DomainObject.Predmet.ProtustrankaWithAdress>
  <DomainObject.Predmet.ProtustrankaWithAdressOIB>
    <izvorni_sadrzaj>ĆORIĆ TURIZAM j.d.o.o., OIB 32549602526, Naumovac 1, 10000 Zagreb</izvorni_sadrzaj>
    <derivirana_varijabla naziv="DomainObject.Predmet.ProtustrankaWithAdressOIB_1">ĆORIĆ TURIZAM j.d.o.o., OIB 32549602526, Naumovac 1, 10000 Zagreb</derivirana_varijabla>
  </DomainObject.Predmet.ProtustrankaWithAdressOIB>
  <DomainObject.Predmet.ProtustrankaNazivFormated>
    <izvorni_sadrzaj>ĆORIĆ TURIZAM j.d.o.o.</izvorni_sadrzaj>
    <derivirana_varijabla naziv="DomainObject.Predmet.ProtustrankaNazivFormated_1">ĆORIĆ TURIZAM j.d.o.o.</derivirana_varijabla>
  </DomainObject.Predmet.ProtustrankaNazivFormated>
  <DomainObject.Predmet.ProtustrankaNazivFormatedOIB>
    <izvorni_sadrzaj>ĆORIĆ TURIZAM j.d.o.o., OIB 32549602526</izvorni_sadrzaj>
    <derivirana_varijabla naziv="DomainObject.Predmet.ProtustrankaNazivFormatedOIB_1">ĆORIĆ TURIZAM j.d.o.o., OIB 32549602526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ĆORIĆ TURIZAM j.d.o.o.</item>
    </izvorni_sadrzaj>
    <derivirana_varijabla naziv="DomainObject.Predmet.ProtuStrankaListFormated_1">
      <item>ĆORIĆ TURIZAM j.d.o.o.</item>
    </derivirana_varijabla>
  </DomainObject.Predmet.ProtuStrankaListFormated>
  <DomainObject.Predmet.ProtuStrankaListFormatedOIB>
    <izvorni_sadrzaj>
      <item>ĆORIĆ TURIZAM j.d.o.o., OIB 32549602526</item>
    </izvorni_sadrzaj>
    <derivirana_varijabla naziv="DomainObject.Predmet.ProtuStrankaListFormatedOIB_1">
      <item>ĆORIĆ TURIZAM j.d.o.o., OIB 32549602526</item>
    </derivirana_varijabla>
  </DomainObject.Predmet.ProtuStrankaListFormatedOIB>
  <DomainObject.Predmet.ProtuStrankaListFormatedWithAdress>
    <izvorni_sadrzaj>
      <item>ĆORIĆ TURIZAM j.d.o.o., Naumovac 1, 10000 Zagreb</item>
    </izvorni_sadrzaj>
    <derivirana_varijabla naziv="DomainObject.Predmet.ProtuStrankaListFormatedWithAdress_1">
      <item>ĆORIĆ TURIZAM j.d.o.o., Naumovac 1, 10000 Zagreb</item>
    </derivirana_varijabla>
  </DomainObject.Predmet.ProtuStrankaListFormatedWithAdress>
  <DomainObject.Predmet.ProtuStrankaListFormatedWithAdressOIB>
    <izvorni_sadrzaj>
      <item>ĆORIĆ TURIZAM j.d.o.o., OIB 32549602526, Naumovac 1, 10000 Zagreb</item>
    </izvorni_sadrzaj>
    <derivirana_varijabla naziv="DomainObject.Predmet.ProtuStrankaListFormatedWithAdressOIB_1">
      <item>ĆORIĆ TURIZAM j.d.o.o., OIB 32549602526, Naumovac 1, 10000 Zagreb</item>
    </derivirana_varijabla>
  </DomainObject.Predmet.ProtuStrankaListFormatedWithAdressOIB>
  <DomainObject.Predmet.ProtuStrankaListNazivFormated>
    <izvorni_sadrzaj>
      <item>ĆORIĆ TURIZAM j.d.o.o.</item>
    </izvorni_sadrzaj>
    <derivirana_varijabla naziv="DomainObject.Predmet.ProtuStrankaListNazivFormated_1">
      <item>ĆORIĆ TURIZAM j.d.o.o.</item>
    </derivirana_varijabla>
  </DomainObject.Predmet.ProtuStrankaListNazivFormated>
  <DomainObject.Predmet.ProtuStrankaListNazivFormatedOIB>
    <izvorni_sadrzaj>
      <item>ĆORIĆ TURIZAM j.d.o.o., OIB 32549602526</item>
    </izvorni_sadrzaj>
    <derivirana_varijabla naziv="DomainObject.Predmet.ProtuStrankaListNazivFormatedOIB_1">
      <item>ĆORIĆ TURIZAM j.d.o.o., OIB 32549602526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ĆORIĆ TURIZAM j.d.o.o.</izvorni_sadrzaj>
    <derivirana_varijabla naziv="DomainObject.Predmet.ProtustrankaIDrugi_1">ĆORIĆ TURIZAM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ĆORIĆ TURIZAM j.d.o.o., OIB 32549602526, Naumovac 1, 10000 Zagreb</izvorni_sadrzaj>
    <derivirana_varijabla naziv="DomainObject.Predmet.ProtustrankaIDrugiAdressOIB_1">ĆORIĆ TURIZAM j.d.o.o., OIB 32549602526, Naumovac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ĆORIĆ TURIZAM j.d.o.o.</item>
      <item>FINA Regionalni centar Zagreb</item>
    </izvorni_sadrzaj>
    <derivirana_varijabla naziv="DomainObject.Predmet.SudioniciListNaziv_1">
      <item>ĆORIĆ TURIZAM j.d.o.o.</item>
      <item>FINA Regionalni centar Zagreb</item>
    </derivirana_varijabla>
  </DomainObject.Predmet.SudioniciListNaziv>
  <DomainObject.Predmet.SudioniciListAdressOIB>
    <izvorni_sadrzaj>
      <item>ĆORIĆ TURIZAM j.d.o.o., OIB 32549602526, Naumovac 1,10000 Zagreb</item>
      <item>FINA Regionalni centar Zagreb, OIB 85821130368, Trg svibanjskih žrtava 1995. 1,10000 Zagreb</item>
    </izvorni_sadrzaj>
    <derivirana_varijabla naziv="DomainObject.Predmet.SudioniciListAdressOIB_1">
      <item>ĆORIĆ TURIZAM j.d.o.o., OIB 32549602526, Naumovac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32549602526</item>
      <item>, OIB 85821130368</item>
    </izvorni_sadrzaj>
    <derivirana_varijabla naziv="DomainObject.Predmet.SudioniciListNazivOIB_1">
      <item>, OIB 32549602526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AA99E-5083-45C0-A520-EC5A2A8DC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2288</properties:Characters>
  <properties:Lines>87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2016-08-17T12:04:00Z</dcterms:created>
  <dc:creator>Darija Miličević</dc:creator>
  <cp:lastModifiedBy>Darija Miličević</cp:lastModifiedBy>
  <cp:lastPrinted>2016-08-17T08:07:00Z</cp:lastPrinted>
  <dcterms:modified xmlns:xsi="http://www.w3.org/2001/XMLSchema-instance" xsi:type="dcterms:W3CDTF">2016-08-18T09:07:00Z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