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74f9" w14:paraId="00e74f9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8C6B5D">
        <w:rPr>
          <w:sz w:val="24"/>
          <w:szCs w:val="24"/>
        </w:rPr>
        <w:t>-93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8C6B5D" w:rsidP="008C6B5D" w:rsidR="008C6B5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C6B5D" w:rsidP="008C6B5D" w:rsidR="008C6B5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C6B5D" w:rsidP="008C6B5D" w:rsidR="008C6B5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F511FA" w:rsidP="00F511FA" w:rsidR="00F511FA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7.</w:t>
      </w:r>
      <w:r w:rsidRPr="00D003B1">
        <w:rPr>
          <w:sz w:val="24"/>
          <w:szCs w:val="24"/>
        </w:rPr>
        <w:tab/>
        <w:t xml:space="preserve">MARTIN LABAŠ, OIB:16062471975 u iznosu 7.624,87 kn </w:t>
      </w:r>
    </w:p>
    <w:p w:rsidRDefault="00F511FA" w:rsidP="00F511FA" w:rsidR="00F511FA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F511FA" w:rsidP="00F511FA" w:rsidR="00F511FA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F511FA" w:rsidP="00F511FA" w:rsidR="00F511FA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MARTIN LABAŠ, OIB:16062471975 u iznosu 7.624,87 kn</w:t>
      </w:r>
    </w:p>
    <w:p w:rsidRDefault="00F511FA" w:rsidP="00F511FA" w:rsidR="00F511FA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6B5D" w:rsidP="008F0B3C" w:rsidR="008C6B5D">
      <w:pPr>
        <w:jc w:val="center"/>
        <w:rPr>
          <w:sz w:val="24"/>
          <w:szCs w:val="24"/>
        </w:rPr>
      </w:pPr>
    </w:p>
    <w:p w:rsidRDefault="008C6B5D" w:rsidP="008F0B3C" w:rsidR="008C6B5D">
      <w:pPr>
        <w:jc w:val="center"/>
        <w:rPr>
          <w:sz w:val="24"/>
          <w:szCs w:val="24"/>
        </w:rPr>
      </w:pP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8C6B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  <w:t xml:space="preserve">  </w:t>
      </w:r>
      <w:r w:rsidR="008C6B5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C6B5D" w:rsidP="00E91121" w:rsidR="008C6B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C6B5D" w:rsidP="00E91121" w:rsidR="008C6B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C6B5D" w:rsidP="008C6B5D" w:rsidR="008C6B5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C6B5D" w:rsidP="00E91121" w:rsidR="008C6B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8C6B5D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C6B5D" w:rsidP="008F0B3C" w:rsidR="008C6B5D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E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A6CB1"/>
    <w:rsid w:val="001B0D90"/>
    <w:rsid w:val="001B5738"/>
    <w:rsid w:val="001C798F"/>
    <w:rsid w:val="002705E0"/>
    <w:rsid w:val="002864BE"/>
    <w:rsid w:val="002C3544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04CDF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C6B5D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A094E"/>
    <w:rsid w:val="00BC6AFE"/>
    <w:rsid w:val="00C92E6A"/>
    <w:rsid w:val="00D33F8C"/>
    <w:rsid w:val="00D55FD5"/>
    <w:rsid w:val="00D66367"/>
    <w:rsid w:val="00D70997"/>
    <w:rsid w:val="00E07BAA"/>
    <w:rsid w:val="00E64657"/>
    <w:rsid w:val="00F0224B"/>
    <w:rsid w:val="00F060F1"/>
    <w:rsid w:val="00F301C0"/>
    <w:rsid w:val="00F511FA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E6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E6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E6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E6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E6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E6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E6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E6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448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2092</properties:Characters>
  <properties:Lines>117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2018-02-13T14:28:00Z</dcterms:created>
  <dc:creator>nribaric</dc:creator>
  <cp:lastModifiedBy>Jadranka Zelić</cp:lastModifiedBy>
  <cp:lastPrinted>2018-02-14T09:44:00Z</cp:lastPrinted>
  <dcterms:modified xmlns:xsi="http://www.w3.org/2001/XMLSchema-instance" xsi:type="dcterms:W3CDTF">2018-02-14T09:45:00Z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