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d6d53" w14:paraId="79d6d53" w:rsidRDefault="00AE3B51" w:rsidP="00AE3B51" w:rsidR="00AE3B51">
      <w:pPr>
        <w:jc w:val="right"/>
        <w15:collapsed w:val="false"/>
      </w:pPr>
      <w:bookmarkStart w:name="_GoBack" w:id="0"/>
      <w:bookmarkEnd w:id="0"/>
    </w:p>
    <w:p w:rsidRDefault="00AE3B51" w:rsidP="00AE3B51" w:rsidR="00AE3B51">
      <w:pPr>
        <w:jc w:val="right"/>
      </w:pPr>
    </w:p>
    <w:p w:rsidRDefault="00AE3B51" w:rsidP="00AE3B51" w:rsidR="00AE3B51" w:rsidRPr="004B7C4B">
      <w:pPr>
        <w:jc w:val="right"/>
      </w:pPr>
      <w:r>
        <w:t>4</w:t>
      </w:r>
      <w:r w:rsidRPr="004B7C4B">
        <w:t xml:space="preserve"> </w:t>
      </w:r>
      <w:proofErr w:type="spellStart"/>
      <w:r>
        <w:t>Stpn</w:t>
      </w:r>
      <w:proofErr w:type="spellEnd"/>
      <w:r>
        <w:t>-1/201</w:t>
      </w:r>
      <w:r w:rsidR="00322258">
        <w:t>5</w:t>
      </w:r>
      <w:r>
        <w:t>-</w:t>
      </w:r>
      <w:r w:rsidR="006216F8">
        <w:t>5</w:t>
      </w:r>
      <w:r>
        <w:t>.</w:t>
      </w:r>
    </w:p>
    <w:p w:rsidRDefault="00AE3B51" w:rsidP="00AE3B51" w:rsidR="00AE3B51"/>
    <w:p w:rsidRDefault="00AE3B51" w:rsidP="00AE3B51" w:rsidR="00AE3B51"/>
    <w:p w:rsidRDefault="00AE3B51" w:rsidP="00AE3B51" w:rsidR="00AE3B51"/>
    <w:p w:rsidRDefault="00AE3B51" w:rsidP="00AE3B51" w:rsidR="00AE3B51"/>
    <w:p w:rsidRDefault="00AE3B51" w:rsidP="00AE3B51" w:rsidR="00AE3B51" w:rsidRPr="004B7C4B"/>
    <w:p w:rsidRDefault="00AE3B51" w:rsidP="00AE3B51" w:rsidR="00AE3B51" w:rsidRPr="004B7C4B">
      <w:pPr>
        <w:jc w:val="center"/>
      </w:pPr>
    </w:p>
    <w:p w:rsidRDefault="00AE3B51" w:rsidP="00AE3B51" w:rsidR="00AE3B51">
      <w:pPr>
        <w:jc w:val="center"/>
      </w:pPr>
      <w:r>
        <w:t>O G L A S</w:t>
      </w:r>
    </w:p>
    <w:p w:rsidRDefault="00AE3B51" w:rsidP="00AE3B51" w:rsidR="00AE3B51" w:rsidRPr="004B7C4B">
      <w:pPr>
        <w:jc w:val="center"/>
      </w:pPr>
    </w:p>
    <w:p w:rsidRDefault="00AE3B51" w:rsidP="00AE3B51" w:rsidR="00AE3B51">
      <w:pPr>
        <w:jc w:val="both"/>
      </w:pPr>
      <w:r>
        <w:t xml:space="preserve">TRGOVAČKI SUD U BJELOVARU u postupku </w:t>
      </w:r>
      <w:proofErr w:type="spellStart"/>
      <w:r>
        <w:t>predstečajne</w:t>
      </w:r>
      <w:proofErr w:type="spellEnd"/>
      <w:r>
        <w:t xml:space="preserve"> nagodbe nad dužnikom </w:t>
      </w:r>
      <w:r w:rsidR="00B251A0" w:rsidRPr="000D5D27">
        <w:t xml:space="preserve">DIVAS drvna industrija d.o.o. </w:t>
      </w:r>
      <w:proofErr w:type="spellStart"/>
      <w:r w:rsidR="00B251A0" w:rsidRPr="000D5D27">
        <w:t>V</w:t>
      </w:r>
      <w:r w:rsidR="00B251A0">
        <w:t>oćin</w:t>
      </w:r>
      <w:proofErr w:type="spellEnd"/>
      <w:r w:rsidR="00B251A0">
        <w:t xml:space="preserve">, Josipa Martinca </w:t>
      </w:r>
      <w:proofErr w:type="spellStart"/>
      <w:r w:rsidR="00B251A0">
        <w:t>bb</w:t>
      </w:r>
      <w:proofErr w:type="spellEnd"/>
      <w:r w:rsidR="00B251A0">
        <w:t xml:space="preserve">, OIB </w:t>
      </w:r>
      <w:r w:rsidR="00B251A0" w:rsidRPr="000D5D27">
        <w:t>92745373841</w:t>
      </w:r>
      <w:r w:rsidR="00B251A0">
        <w:t xml:space="preserve">, MBS </w:t>
      </w:r>
      <w:r w:rsidR="00B251A0" w:rsidRPr="00596C7B">
        <w:t>010075850</w:t>
      </w:r>
      <w:r>
        <w:t xml:space="preserve">, objavljuje da je </w:t>
      </w:r>
      <w:r w:rsidR="00B251A0">
        <w:t xml:space="preserve">rješenjem ovoga suda broj </w:t>
      </w:r>
      <w:proofErr w:type="spellStart"/>
      <w:r w:rsidR="00B251A0">
        <w:t>Stpn</w:t>
      </w:r>
      <w:proofErr w:type="spellEnd"/>
      <w:r w:rsidR="00B251A0">
        <w:t>-</w:t>
      </w:r>
      <w:r w:rsidR="00C77139">
        <w:t>1</w:t>
      </w:r>
      <w:r>
        <w:t>/201</w:t>
      </w:r>
      <w:r w:rsidR="00B251A0">
        <w:t>5</w:t>
      </w:r>
      <w:r>
        <w:t>-</w:t>
      </w:r>
      <w:r w:rsidR="00B251A0">
        <w:t>2</w:t>
      </w:r>
      <w:r>
        <w:t xml:space="preserve">. od </w:t>
      </w:r>
      <w:r w:rsidR="00C77139">
        <w:t>16</w:t>
      </w:r>
      <w:r>
        <w:t xml:space="preserve">. </w:t>
      </w:r>
      <w:r w:rsidR="00C77139">
        <w:t>rujna</w:t>
      </w:r>
      <w:r>
        <w:t xml:space="preserve"> 201</w:t>
      </w:r>
      <w:r w:rsidR="00C77139">
        <w:t>5</w:t>
      </w:r>
      <w:r>
        <w:t xml:space="preserve">. godine zakazao ročište za sklapanje </w:t>
      </w:r>
      <w:proofErr w:type="spellStart"/>
      <w:r>
        <w:t>predstečajne</w:t>
      </w:r>
      <w:proofErr w:type="spellEnd"/>
      <w:r>
        <w:t xml:space="preserve"> nagodbe.</w:t>
      </w:r>
    </w:p>
    <w:p w:rsidRDefault="00AE3B51" w:rsidP="00AE3B51" w:rsidR="00AE3B51">
      <w:pPr>
        <w:jc w:val="both"/>
      </w:pPr>
    </w:p>
    <w:p w:rsidRDefault="00AE3B51" w:rsidP="00AE3B51" w:rsidR="00AE3B51">
      <w:pPr>
        <w:jc w:val="both"/>
      </w:pPr>
      <w:r>
        <w:tab/>
        <w:t>Ročište će se održati u Trgovačkom sudu u Bjelovaru, soba broj 5, dana</w:t>
      </w:r>
    </w:p>
    <w:p w:rsidRDefault="00AE3B51" w:rsidP="00AE3B51" w:rsidR="00AE3B51">
      <w:pPr>
        <w:jc w:val="both"/>
      </w:pPr>
    </w:p>
    <w:p w:rsidRDefault="00BA64E7" w:rsidP="00AE3B51" w:rsidR="00AE3B51">
      <w:pPr>
        <w:jc w:val="center"/>
        <w:rPr>
          <w:b/>
        </w:rPr>
      </w:pPr>
      <w:r>
        <w:rPr>
          <w:b/>
        </w:rPr>
        <w:t>30</w:t>
      </w:r>
      <w:r w:rsidR="00AE3B51">
        <w:rPr>
          <w:b/>
        </w:rPr>
        <w:t xml:space="preserve">. </w:t>
      </w:r>
      <w:r w:rsidR="00C77139">
        <w:rPr>
          <w:b/>
        </w:rPr>
        <w:t>listopada</w:t>
      </w:r>
      <w:r w:rsidR="00AE3B51">
        <w:rPr>
          <w:b/>
        </w:rPr>
        <w:t xml:space="preserve"> 2015. godine u </w:t>
      </w:r>
      <w:r>
        <w:rPr>
          <w:b/>
        </w:rPr>
        <w:t>09</w:t>
      </w:r>
      <w:r w:rsidR="00AE3B51">
        <w:rPr>
          <w:b/>
        </w:rPr>
        <w:t>,00 sati.</w:t>
      </w:r>
    </w:p>
    <w:p w:rsidRDefault="00AE3B51" w:rsidP="00AE3B51" w:rsidR="00AE3B51">
      <w:pPr>
        <w:jc w:val="both"/>
      </w:pPr>
    </w:p>
    <w:p w:rsidRDefault="00AE3B51" w:rsidP="00AE3B51" w:rsidR="00AE3B51" w:rsidRPr="00F1599B">
      <w:pPr>
        <w:jc w:val="both"/>
      </w:pPr>
      <w:r>
        <w:tab/>
        <w:t xml:space="preserve">Na ročište se pozivaju </w:t>
      </w:r>
      <w:r w:rsidR="00C77139">
        <w:t xml:space="preserve">vjerovnici i </w:t>
      </w:r>
      <w:r>
        <w:t>dužnik.</w:t>
      </w:r>
    </w:p>
    <w:p w:rsidRDefault="00AE3B51" w:rsidP="00AE3B51" w:rsidR="00AE3B51">
      <w:pPr>
        <w:jc w:val="both"/>
      </w:pPr>
      <w:r>
        <w:tab/>
      </w:r>
    </w:p>
    <w:p w:rsidRDefault="00AE3B51" w:rsidP="00AE3B51" w:rsidR="00AE3B51">
      <w:pPr>
        <w:jc w:val="both"/>
      </w:pPr>
    </w:p>
    <w:p w:rsidRDefault="00AE3B51" w:rsidP="00AE3B51" w:rsidR="00AE3B51" w:rsidRPr="004B7C4B">
      <w:pPr>
        <w:jc w:val="center"/>
      </w:pPr>
      <w:r>
        <w:t xml:space="preserve">U Bjelovaru, </w:t>
      </w:r>
      <w:r w:rsidR="00C77139">
        <w:t>1</w:t>
      </w:r>
      <w:r w:rsidR="00074C44">
        <w:t>2</w:t>
      </w:r>
      <w:r w:rsidRPr="004B7C4B">
        <w:t xml:space="preserve">. </w:t>
      </w:r>
      <w:r w:rsidR="00074C44">
        <w:t>listopada</w:t>
      </w:r>
      <w:r>
        <w:t xml:space="preserve">  201</w:t>
      </w:r>
      <w:r w:rsidR="00C77139">
        <w:t>5</w:t>
      </w:r>
      <w:r w:rsidRPr="004B7C4B">
        <w:t>. godine</w:t>
      </w:r>
    </w:p>
    <w:p w:rsidRDefault="00AE3B51" w:rsidP="00AE3B51" w:rsidR="00AE3B51">
      <w:pPr>
        <w:jc w:val="center"/>
      </w:pPr>
    </w:p>
    <w:p w:rsidRDefault="00AE3B51" w:rsidP="00AE3B51" w:rsidR="00AE3B51">
      <w:pPr>
        <w:jc w:val="center"/>
      </w:pPr>
    </w:p>
    <w:p w:rsidRDefault="00AE3B51" w:rsidP="00AE3B51" w:rsidR="00AE3B5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AE3B51" w:rsidP="00AE3B51" w:rsidR="00AE3B5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MATE IVANČIĆ</w:t>
      </w:r>
    </w:p>
    <w:p w:rsidRDefault="00AE3B51" w:rsidP="00AE3B51" w:rsidR="00AE3B51">
      <w:pPr>
        <w:jc w:val="both"/>
      </w:pPr>
    </w:p>
    <w:p w:rsidRDefault="00AE3B51" w:rsidP="00AE3B51" w:rsidR="00AE3B51">
      <w:pPr>
        <w:jc w:val="both"/>
      </w:pPr>
    </w:p>
    <w:p w:rsidRDefault="00AE3B51" w:rsidP="00AE3B51" w:rsidR="00AE3B51">
      <w:pPr>
        <w:jc w:val="both"/>
      </w:pPr>
    </w:p>
    <w:p w:rsidRDefault="00AE3B51" w:rsidP="00AE3B51" w:rsidR="00AE3B51">
      <w:pPr>
        <w:jc w:val="both"/>
      </w:pPr>
    </w:p>
    <w:p w:rsidRDefault="00AE3B51" w:rsidP="00AE3B51" w:rsidR="00AE3B51">
      <w:pPr>
        <w:jc w:val="both"/>
      </w:pPr>
    </w:p>
    <w:p w:rsidRDefault="00AE3B51" w:rsidP="00AE3B51" w:rsidR="00AE3B51">
      <w:pPr>
        <w:jc w:val="both"/>
      </w:pPr>
    </w:p>
    <w:p w:rsidRDefault="00AE3B51" w:rsidP="00AE3B51" w:rsidR="00AE3B51" w:rsidRPr="004B7C4B">
      <w:pPr>
        <w:jc w:val="both"/>
      </w:pPr>
      <w:r>
        <w:t xml:space="preserve"> </w:t>
      </w:r>
    </w:p>
    <w:p w:rsidRDefault="00BB3568" w:rsidR="00BB3568"/>
    <w:sectPr w:rsidSect="00F41B28" w:rsidR="00BB3568">
      <w:headerReference w:type="even" r:id="rId9"/>
      <w:footerReference w:type="even" r:id="rId10"/>
      <w:footerReference w:type="default" r:id="rId11"/>
      <w:pgSz w:h="15840" w:w="12240"/>
      <w:pgMar w:gutter="0" w:footer="708" w:header="708" w:left="1440" w:bottom="899" w:right="1440" w:top="179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67BB" w:rsidR="005E67BB">
      <w:r>
        <w:separator/>
      </w:r>
    </w:p>
  </w:endnote>
  <w:endnote w:id="0" w:type="continuationSeparator">
    <w:p w:rsidRDefault="005E67BB" w:rsidR="005E67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5DDC" w:rsidP="003D7F02" w:rsidR="0036575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85D74" w:rsidP="00491287" w:rsidR="00365753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5DDC" w:rsidP="003D7F02" w:rsidR="0036575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85D74" w:rsidP="00491287" w:rsidR="00365753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67BB" w:rsidR="005E67BB">
      <w:r>
        <w:separator/>
      </w:r>
    </w:p>
  </w:footnote>
  <w:footnote w:id="0" w:type="continuationSeparator">
    <w:p w:rsidRDefault="005E67BB" w:rsidR="005E67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5DDC" w:rsidP="004C456C" w:rsidR="003657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85D74" w:rsidR="003657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101121"/>
    <w:multiLevelType w:val="hybridMultilevel"/>
    <w:tmpl w:val="870C76B4"/>
    <w:lvl w:tplc="0409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3B51"/>
    <w:rsid w:val="00074C44"/>
    <w:rsid w:val="00322258"/>
    <w:rsid w:val="004D5DDC"/>
    <w:rsid w:val="005C367D"/>
    <w:rsid w:val="005E67BB"/>
    <w:rsid w:val="006216F8"/>
    <w:rsid w:val="00652F6D"/>
    <w:rsid w:val="00687516"/>
    <w:rsid w:val="0096628F"/>
    <w:rsid w:val="00AE3B51"/>
    <w:rsid w:val="00B251A0"/>
    <w:rsid w:val="00B85D74"/>
    <w:rsid w:val="00BA64E7"/>
    <w:rsid w:val="00BB3568"/>
    <w:rsid w:val="00C77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3B5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E3B51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rsid w:val="00AE3B51"/>
    <w:rPr>
      <w:rFonts w:cs="Times New Roman" w:eastAsia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rsid w:val="00AE3B51"/>
  </w:style>
  <w:style w:styleId="Podnoje" w:type="paragraph">
    <w:name w:val="footer"/>
    <w:basedOn w:val="Normal"/>
    <w:link w:val="PodnojeChar"/>
    <w:rsid w:val="00AE3B51"/>
    <w:pPr>
      <w:tabs>
        <w:tab w:pos="4703" w:val="center"/>
        <w:tab w:pos="9406" w:val="right"/>
      </w:tabs>
    </w:pPr>
  </w:style>
  <w:style w:customStyle="true" w:styleId="PodnojeChar" w:type="character">
    <w:name w:val="Podnožje Char"/>
    <w:basedOn w:val="Zadanifontodlomka"/>
    <w:link w:val="Podnoje"/>
    <w:rsid w:val="00AE3B51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5D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5D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5D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5D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5D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3B5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E3B51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rsid w:val="00AE3B51"/>
    <w:rPr>
      <w:rFonts w:ascii="Times New Roman" w:cs="Times New Roman" w:eastAsia="Times New Roman" w:hAnsi="Times New Roman"/>
      <w:sz w:val="24"/>
      <w:szCs w:val="24"/>
    </w:rPr>
  </w:style>
  <w:style w:styleId="Brojstranice" w:type="character">
    <w:name w:val="page number"/>
    <w:basedOn w:val="Zadanifontodlomka"/>
    <w:rsid w:val="00AE3B51"/>
  </w:style>
  <w:style w:styleId="Podnoje" w:type="paragraph">
    <w:name w:val="footer"/>
    <w:basedOn w:val="Normal"/>
    <w:link w:val="PodnojeChar"/>
    <w:rsid w:val="00AE3B51"/>
    <w:pPr>
      <w:tabs>
        <w:tab w:pos="4703" w:val="center"/>
        <w:tab w:pos="9406" w:val="right"/>
      </w:tabs>
    </w:pPr>
  </w:style>
  <w:style w:customStyle="1" w:styleId="PodnojeChar" w:type="character">
    <w:name w:val="Podnožje Char"/>
    <w:basedOn w:val="Zadanifontodlomka"/>
    <w:link w:val="Podnoje"/>
    <w:rsid w:val="00AE3B51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5D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5D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5D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5D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5D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Mate</izvorni_sadrzaj>
    <derivirana_varijabla naziv="DomainObject.DonositeljOdluke.Ime_1">Mate</derivirana_varijabla>
  </DomainObject.DonositeljOdluke.Ime>
  <DomainObject.DonositeljOdluke.Prezime>
    <izvorni_sadrzaj>Ivančić</izvorni_sadrzaj>
    <derivirana_varijabla naziv="DomainObject.DonositeljOdluke.Prezime_1">Ivančić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2015.</izvorni_sadrzaj>
    <derivirana_varijabla naziv="DomainObject.Predmet.DatumOsnivanja_1">9.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Stpn-1/2015</izvorni_sadrzaj>
    <derivirana_varijabla naziv="DomainObject.Predmet.OznakaBroj_1">Stpn-1/2015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Soba 5</izvorni_sadrzaj>
    <derivirana_varijabla naziv="DomainObject.Predmet.Referada.Prostorija.Oznaka_1">Soba 5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Mate Ivančić</izvorni_sadrzaj>
    <derivirana_varijabla naziv="DomainObject.Predmet.Referada.Sudac_1">Mate Ivančić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DIVAS drvna industrija d.o.o. VOĆIN</izvorni_sadrzaj>
    <derivirana_varijabla naziv="DomainObject.Predmet.StrankaFormated_1">  DIVAS drvna industrija d.o.o. VOĆIN</derivirana_varijabla>
  </DomainObject.Predmet.StrankaFormated>
  <DomainObject.Predmet.StrankaFormatedOIB>
    <izvorni_sadrzaj>  DIVAS drvna industrija d.o.o. VOĆIN, OIB 92745373841</izvorni_sadrzaj>
    <derivirana_varijabla naziv="DomainObject.Predmet.StrankaFormatedOIB_1">  DIVAS drvna industrija d.o.o. VOĆIN, OIB 92745373841</derivirana_varijabla>
  </DomainObject.Predmet.StrankaFormatedOIB>
  <DomainObject.Predmet.StrankaFormatedWithAdress>
    <izvorni_sadrzaj> DIVAS drvna industrija d.o.o. VOĆIN, Josipa Martinca bb, 33522 Voćin</izvorni_sadrzaj>
    <derivirana_varijabla naziv="DomainObject.Predmet.StrankaFormatedWithAdress_1"> DIVAS drvna industrija d.o.o. VOĆIN, Josipa Martinca bb, 33522 Voćin</derivirana_varijabla>
  </DomainObject.Predmet.StrankaFormatedWithAdress>
  <DomainObject.Predmet.StrankaFormatedWithAdressOIB>
    <izvorni_sadrzaj> DIVAS drvna industrija d.o.o. VOĆIN, OIB 92745373841, Josipa Martinca bb, 33522 Voćin</izvorni_sadrzaj>
    <derivirana_varijabla naziv="DomainObject.Predmet.StrankaFormatedWithAdressOIB_1"> DIVAS drvna industrija d.o.o. VOĆIN, OIB 92745373841, Josipa Martinca bb, 33522 Voćin</derivirana_varijabla>
  </DomainObject.Predmet.StrankaFormatedWithAdressOIB>
  <DomainObject.Predmet.StrankaWithAdress>
    <izvorni_sadrzaj>DIVAS drvna industrija d.o.o. VOĆIN Josipa Martinca bb,33522 Voćin</izvorni_sadrzaj>
    <derivirana_varijabla naziv="DomainObject.Predmet.StrankaWithAdress_1">DIVAS drvna industrija d.o.o. VOĆIN Josipa Martinca bb,33522 Voćin</derivirana_varijabla>
  </DomainObject.Predmet.StrankaWithAdress>
  <DomainObject.Predmet.StrankaWithAdressOIB>
    <izvorni_sadrzaj>DIVAS drvna industrija d.o.o. VOĆIN, OIB 92745373841, Josipa Martinca bb,33522 Voćin</izvorni_sadrzaj>
    <derivirana_varijabla naziv="DomainObject.Predmet.StrankaWithAdressOIB_1">DIVAS drvna industrija d.o.o. VOĆIN, OIB 92745373841, Josipa Martinca bb,33522 Voćin</derivirana_varijabla>
  </DomainObject.Predmet.StrankaWithAdressOIB>
  <DomainObject.Predmet.StrankaNazivFormated>
    <izvorni_sadrzaj>DIVAS drvna industrija d.o.o. VOĆIN</izvorni_sadrzaj>
    <derivirana_varijabla naziv="DomainObject.Predmet.StrankaNazivFormated_1">DIVAS drvna industrija d.o.o. VOĆIN</derivirana_varijabla>
  </DomainObject.Predmet.StrankaNazivFormated>
  <DomainObject.Predmet.StrankaNazivFormatedOIB>
    <izvorni_sadrzaj>DIVAS drvna industrija d.o.o. VOĆIN, OIB 92745373841</izvorni_sadrzaj>
    <derivirana_varijabla naziv="DomainObject.Predmet.StrankaNazivFormatedOIB_1">DIVAS drvna industrija d.o.o. VOĆIN, OIB 92745373841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DIVAS drvna industrija d.o.o. VOĆIN</item>
    </izvorni_sadrzaj>
    <derivirana_varijabla naziv="DomainObject.Predmet.StrankaListFormated_1">
      <item>DIVAS drvna industrija d.o.o. VOĆIN</item>
    </derivirana_varijabla>
  </DomainObject.Predmet.StrankaListFormated>
  <DomainObject.Predmet.StrankaListFormatedOIB>
    <izvorni_sadrzaj>
      <item>DIVAS drvna industrija d.o.o. VOĆIN, OIB 92745373841</item>
    </izvorni_sadrzaj>
    <derivirana_varijabla naziv="DomainObject.Predmet.StrankaListFormatedOIB_1">
      <item>DIVAS drvna industrija d.o.o. VOĆIN, OIB 92745373841</item>
    </derivirana_varijabla>
  </DomainObject.Predmet.StrankaListFormatedOIB>
  <DomainObject.Predmet.StrankaListFormatedWithAdress>
    <izvorni_sadrzaj>
      <item>DIVAS drvna industrija d.o.o. VOĆIN, Josipa Martinca bb, 33522 Voćin</item>
    </izvorni_sadrzaj>
    <derivirana_varijabla naziv="DomainObject.Predmet.StrankaListFormatedWithAdress_1">
      <item>DIVAS drvna industrija d.o.o. VOĆIN, Josipa Martinca bb, 33522 Voćin</item>
    </derivirana_varijabla>
  </DomainObject.Predmet.StrankaListFormatedWithAdress>
  <DomainObject.Predmet.StrankaListFormatedWithAdressOIB>
    <izvorni_sadrzaj>
      <item>DIVAS drvna industrija d.o.o. VOĆIN, OIB 92745373841, Josipa Martinca bb, 33522 Voćin</item>
    </izvorni_sadrzaj>
    <derivirana_varijabla naziv="DomainObject.Predmet.StrankaListFormatedWithAdressOIB_1">
      <item>DIVAS drvna industrija d.o.o. VOĆIN, OIB 92745373841, Josipa Martinca bb, 33522 Voćin</item>
    </derivirana_varijabla>
  </DomainObject.Predmet.StrankaListFormatedWithAdressOIB>
  <DomainObject.Predmet.StrankaListNazivFormated>
    <izvorni_sadrzaj>
      <item>DIVAS drvna industrija d.o.o. VOĆIN</item>
    </izvorni_sadrzaj>
    <derivirana_varijabla naziv="DomainObject.Predmet.StrankaListNazivFormated_1">
      <item>DIVAS drvna industrija d.o.o. VOĆIN</item>
    </derivirana_varijabla>
  </DomainObject.Predmet.StrankaListNazivFormated>
  <DomainObject.Predmet.StrankaListNazivFormatedOIB>
    <izvorni_sadrzaj>
      <item>DIVAS drvna industrija d.o.o. VOĆIN, OIB 92745373841</item>
    </izvorni_sadrzaj>
    <derivirana_varijabla naziv="DomainObject.Predmet.StrankaListNazivFormatedOIB_1">
      <item>DIVAS drvna industrija d.o.o. VOĆIN, OIB 92745373841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2015.</izvorni_sadrzaj>
    <derivirana_varijabla naziv="DomainObject.Datum_1">12.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DIVAS drvna industrija d.o.o. VOĆIN</izvorni_sadrzaj>
    <derivirana_varijabla naziv="DomainObject.Predmet.StrankaIDrugi_1">DIVAS drvna industrija d.o.o. VOĆIN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DIVAS drvna industrija d.o.o. VOĆIN, OIB 92745373841, Josipa Martinca bb, 33522 Voćin</izvorni_sadrzaj>
    <derivirana_varijabla naziv="DomainObject.Predmet.StrankaIDrugiAdressOIB_1">DIVAS drvna industrija d.o.o. VOĆIN, OIB 92745373841, Josipa Martinca bb, 33522 Voćin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DIVAS drvna industrija d.o.o. VOĆIN</item>
    </izvorni_sadrzaj>
    <derivirana_varijabla naziv="DomainObject.Predmet.SudioniciListNaziv_1">
      <item>DIVAS drvna industrija d.o.o. VOĆIN</item>
    </derivirana_varijabla>
  </DomainObject.Predmet.SudioniciListNaziv>
  <DomainObject.Predmet.SudioniciListAdressOIB>
    <izvorni_sadrzaj>
      <item>DIVAS drvna industrija d.o.o. VOĆIN, OIB 92745373841, Josipa Martinca bb,33522 Voćin</item>
    </izvorni_sadrzaj>
    <derivirana_varijabla naziv="DomainObject.Predmet.SudioniciListAdressOIB_1">
      <item>DIVAS drvna industrija d.o.o. VOĆIN, OIB 92745373841, Josipa Martinca bb,33522 Voćin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92745373841</item>
    </izvorni_sadrzaj>
    <derivirana_varijabla naziv="DomainObject.Predmet.SudioniciListNazivOIB_1">
      <item>, OIB 92745373841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85</properties:Words>
  <properties:Characters>461</properties:Characters>
  <properties:Lines>35</properties:Lines>
  <properties:Paragraphs>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2015-10-12T09:10:00Z</dcterms:created>
  <dc:creator>Romana Tremski</dc:creator>
  <cp:lastModifiedBy>Romana Tremski</cp:lastModifiedBy>
  <cp:lastPrinted>2015-10-12T09:12:00Z</cp:lastPrinted>
  <dcterms:modified xmlns:xsi="http://www.w3.org/2001/XMLSchema-instance" xsi:type="dcterms:W3CDTF">2015-10-12T09:15:00Z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