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b321" w14:paraId="edab32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284DF4">
        <w:t>1776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84DF4">
        <w:rPr>
          <w:lang w:val="hr-HR"/>
        </w:rPr>
        <w:t>GORECO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</w:t>
      </w:r>
      <w:r w:rsidR="00284DF4">
        <w:rPr>
          <w:lang w:val="hr-HR"/>
        </w:rPr>
        <w:t>plit, Skradinska 9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284DF4">
        <w:rPr>
          <w:lang w:val="hr-HR"/>
        </w:rPr>
        <w:t xml:space="preserve"> 26677161001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284DF4">
        <w:rPr>
          <w:lang w:val="hr-HR"/>
        </w:rPr>
        <w:t xml:space="preserve"> 060079866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84DF4" w:rsidRPr="00284DF4">
        <w:rPr>
          <w:lang w:val="hr-HR"/>
        </w:rPr>
        <w:t>GORECO d.o.o., Split, Skradinska 9, OIB: 26677161001, MBS: 060079866</w:t>
      </w:r>
      <w:r w:rsidR="00284DF4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7C7792">
        <w:rPr>
          <w:lang w:val="hr-HR"/>
        </w:rPr>
        <w:t>10</w:t>
      </w:r>
      <w:r w:rsidR="00447C1D">
        <w:rPr>
          <w:lang w:val="hr-HR"/>
        </w:rPr>
        <w:t xml:space="preserve">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7C7792" w:rsidR="007C7792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C7792">
        <w:t xml:space="preserve">Ante Gabelica, dipl. pravnik iz Splita, Ruđera Boškovića 7/125, OIB: 68765596631.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84DF4" w:rsidRPr="00284DF4">
        <w:rPr>
          <w:lang w:val="hr-HR"/>
        </w:rPr>
        <w:t>GORECO d.o.o., Split, Skradinska 9, OIB: 26677161001, MBS: 060079866.</w:t>
      </w:r>
      <w:r w:rsidR="00284DF4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284DF4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7C7792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6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284DF4">
      <w:t>776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84DF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92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8668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6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6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6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6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6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6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6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6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6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6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St-1776/2015</izvorni_sadrzaj>
    <derivirana_varijabla naziv="DomainObject.Predmet.OznakaBroj_1">St-1776/2015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GORECO d.o.o. za projektiranje, instalacijske i završne radove u građevinarstvu</izvorni_sadrzaj>
    <derivirana_varijabla naziv="DomainObject.Predmet.ProtustrankaFormated_1">  GORECO d.o.o. za projektiranje, instalacijske i završne radove u građevinarstvu</derivirana_varijabla>
  </DomainObject.Predmet.ProtustrankaFormated>
  <DomainObject.Predmet.ProtustrankaFormatedOIB>
    <izvorni_sadrzaj>  GORECO d.o.o. za projektiranje, instalacijske i završne radove u građevinarstvu, OIB 36677161001</izvorni_sadrzaj>
    <derivirana_varijabla naziv="DomainObject.Predmet.ProtustrankaFormatedOIB_1">  GORECO d.o.o. za projektiranje, instalacijske i završne radove u građevinarstvu, OIB 36677161001</derivirana_varijabla>
  </DomainObject.Predmet.ProtustrankaFormatedOIB>
  <DomainObject.Predmet.ProtustrankaFormatedWithAdress>
    <izvorni_sadrzaj> GORECO d.o.o. za projektiranje, instalacijske i završne radove u građevinarstvu, Skradinska 9, 21000 Split</izvorni_sadrzaj>
    <derivirana_varijabla naziv="DomainObject.Predmet.ProtustrankaFormatedWithAdress_1"> GORECO d.o.o. za projektiranje, instalacijske i završne radove u građevinarstvu, Skradinska 9, 21000 Split</derivirana_varijabla>
  </DomainObject.Predmet.ProtustrankaFormatedWithAdress>
  <DomainObject.Predmet.ProtustrankaFormatedWithAdressOIB>
    <izvorni_sadrzaj> GORECO d.o.o. za projektiranje, instalacijske i završne radove u građevinarstvu, OIB 36677161001, Skradinska 9, 21000 Split</izvorni_sadrzaj>
    <derivirana_varijabla naziv="DomainObject.Predmet.ProtustrankaFormatedWithAdressOIB_1"> GORECO d.o.o. za projektiranje, instalacijske i završne radove u građevinarstvu, OIB 36677161001, Skradinska 9, 21000 Split</derivirana_varijabla>
  </DomainObject.Predmet.ProtustrankaFormatedWithAdressOIB>
  <DomainObject.Predmet.ProtustrankaWithAdress>
    <izvorni_sadrzaj>GORECO d.o.o. za projektiranje, instalacijske i završne radove u građevinarstvu Skradinska 9, 21000 Split</izvorni_sadrzaj>
    <derivirana_varijabla naziv="DomainObject.Predmet.ProtustrankaWithAdress_1">GORECO d.o.o. za projektiranje, instalacijske i završne radove u građevinarstvu Skradinska 9, 21000 Split</derivirana_varijabla>
  </DomainObject.Predmet.ProtustrankaWithAdress>
  <DomainObject.Predmet.ProtustrankaWithAdressOIB>
    <izvorni_sadrzaj>GORECO d.o.o. za projektiranje, instalacijske i završne radove u građevinarstvu, OIB 36677161001, Skradinska 9, 21000 Split</izvorni_sadrzaj>
    <derivirana_varijabla naziv="DomainObject.Predmet.ProtustrankaWithAdressOIB_1">GORECO d.o.o. za projektiranje, instalacijske i završne radove u građevinarstvu, OIB 36677161001, Skradinska 9, 21000 Split</derivirana_varijabla>
  </DomainObject.Predmet.ProtustrankaWithAdressOIB>
  <DomainObject.Predmet.ProtustrankaNazivFormated>
    <izvorni_sadrzaj>GORECO d.o.o. za projektiranje, instalacijske i završne radove u građevinarstvu</izvorni_sadrzaj>
    <derivirana_varijabla naziv="DomainObject.Predmet.ProtustrankaNazivFormated_1">GORECO d.o.o. za projektiranje, instalacijske i završne radove u građevinarstvu</derivirana_varijabla>
  </DomainObject.Predmet.ProtustrankaNazivFormated>
  <DomainObject.Predmet.ProtustrankaNazivFormatedOIB>
    <izvorni_sadrzaj>GORECO d.o.o. za projektiranje, instalacijske i završne radove u građevinarstvu, OIB 36677161001</izvorni_sadrzaj>
    <derivirana_varijabla naziv="DomainObject.Predmet.ProtustrankaNazivFormatedOIB_1">GORECO d.o.o. za projektiranje, instalacijske i završne radove u građevinarstvu, OIB 36677161001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12182.43</izvorni_sadrzaj>
    <derivirana_varijabla naziv="DomainObject.Predmet.TrenutnaVrijednost_1">12182.43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GORECO d.o.o. za projektiranje, instalacijske i završne radove u građevinarstvu</item>
    </izvorni_sadrzaj>
    <derivirana_varijabla naziv="DomainObject.Predmet.ProtuStrankaListFormated_1">
      <item>GORECO d.o.o. za projektiranje, instalacijske i završne radove u građevinarstvu</item>
    </derivirana_varijabla>
  </DomainObject.Predmet.ProtuStrankaListFormated>
  <DomainObject.Predmet.ProtuStrankaListFormatedOIB>
    <izvorni_sadrzaj>
      <item>GORECO d.o.o. za projektiranje, instalacijske i završne radove u građevinarstvu, OIB 36677161001</item>
    </izvorni_sadrzaj>
    <derivirana_varijabla naziv="DomainObject.Predmet.ProtuStrankaListFormatedOIB_1">
      <item>GORECO d.o.o. za projektiranje, instalacijske i završne radove u građevinarstvu, OIB 36677161001</item>
    </derivirana_varijabla>
  </DomainObject.Predmet.ProtuStrankaListFormatedOIB>
  <DomainObject.Predmet.ProtuStrankaListFormatedWithAdress>
    <izvorni_sadrzaj>
      <item>GORECO d.o.o. za projektiranje, instalacijske i završne radove u građevinarstvu, Skradinska 9, 21000 Split</item>
    </izvorni_sadrzaj>
    <derivirana_varijabla naziv="DomainObject.Predmet.ProtuStrankaListFormatedWithAdress_1">
      <item>GORECO d.o.o. za projektiranje, instalacijske i završne radove u građevinarstvu, Skradinska 9, 21000 Split</item>
    </derivirana_varijabla>
  </DomainObject.Predmet.ProtuStrankaListFormatedWithAdress>
  <DomainObject.Predmet.ProtuStrankaListFormatedWithAdressOIB>
    <izvorni_sadrzaj>
      <item>GORECO d.o.o. za projektiranje, instalacijske i završne radove u građevinarstvu, OIB 36677161001, Skradinska 9, 21000 Split</item>
    </izvorni_sadrzaj>
    <derivirana_varijabla naziv="DomainObject.Predmet.ProtuStrankaListFormatedWithAdressOIB_1">
      <item>GORECO d.o.o. za projektiranje, instalacijske i završne radove u građevinarstvu, OIB 36677161001, Skradinska 9, 21000 Split</item>
    </derivirana_varijabla>
  </DomainObject.Predmet.ProtuStrankaListFormatedWithAdressOIB>
  <DomainObject.Predmet.ProtuStrankaListNazivFormated>
    <izvorni_sadrzaj>
      <item>GORECO d.o.o. za projektiranje, instalacijske i završne radove u građevinarstvu</item>
    </izvorni_sadrzaj>
    <derivirana_varijabla naziv="DomainObject.Predmet.ProtuStrankaListNazivFormated_1">
      <item>GORECO d.o.o. za projektiranje, instalacijske i završne radove u građevinarstvu</item>
    </derivirana_varijabla>
  </DomainObject.Predmet.ProtuStrankaListNazivFormated>
  <DomainObject.Predmet.ProtuStrankaListNazivFormatedOIB>
    <izvorni_sadrzaj>
      <item>GORECO d.o.o. za projektiranje, instalacijske i završne radove u građevinarstvu, OIB 36677161001</item>
    </izvorni_sadrzaj>
    <derivirana_varijabla naziv="DomainObject.Predmet.ProtuStrankaListNazivFormatedOIB_1">
      <item>GORECO d.o.o. za projektiranje, instalacijske i završne radove u građevinarstvu, OIB 36677161001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GORECO d.o.o. za projektiranje, instalacijske i završne radove u građevinarstvu</izvorni_sadrzaj>
    <derivirana_varijabla naziv="DomainObject.Predmet.ProtustrankaIDrugi_1">GORECO d.o.o. za projektiranje, instalacijske i završne radove u građevinarstvu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GORECO d.o.o. za projektiranje, instalacijske i završne radove u građevinarstvu, OIB 36677161001, Skradinska 9, 21000 Split</izvorni_sadrzaj>
    <derivirana_varijabla naziv="DomainObject.Predmet.ProtustrankaIDrugiAdressOIB_1">GORECO d.o.o. za projektiranje, instalacijske i završne radove u građevinarstvu, OIB 36677161001, Skradinska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GORECO d.o.o. za projektiranje, instalacijske i završne radove u građevinarstvu</item>
      <item>FINANCIJSKA AGENCIJA RC SPLIT</item>
    </izvorni_sadrzaj>
    <derivirana_varijabla naziv="DomainObject.Predmet.SudioniciListNaziv_1">
      <item>GORECO d.o.o. za projektiranje, instalacijske i završne radove u građevinarstvu</item>
      <item>FINANCIJSKA AGENCIJA RC SPLIT</item>
    </derivirana_varijabla>
  </DomainObject.Predmet.SudioniciListNaziv>
  <DomainObject.Predmet.SudioniciListAdressOIB>
    <izvorni_sadrzaj>
      <item>GORECO d.o.o. za projektiranje, instalacijske i završne radove u građevinarstvu, OIB 36677161001, Skradinska 9,21000 Split</item>
      <item>FINANCIJSKA AGENCIJA RC SPLIT, OIB 85821130368, Mažuranićevo šetalište 24b,21000 Split</item>
    </izvorni_sadrzaj>
    <derivirana_varijabla naziv="DomainObject.Predmet.SudioniciListAdressOIB_1">
      <item>GORECO d.o.o. za projektiranje, instalacijske i završne radove u građevinarstvu, OIB 36677161001, Skradinska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36677161001</item>
      <item>, OIB 85821130368</item>
    </izvorni_sadrzaj>
    <derivirana_varijabla naziv="DomainObject.Predmet.SudioniciListNazivOIB_1">
      <item>, OIB 36677161001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3285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2016-03-23T08:42:00Z</dcterms:created>
  <dc:creator>Lari Glavaš</dc:creator>
  <cp:lastModifiedBy>Lari Glavaš</cp:lastModifiedBy>
  <cp:lastPrinted>2016-03-23T08:42:00Z</cp:lastPrinted>
  <dcterms:modified xmlns:xsi="http://www.w3.org/2001/XMLSchema-instance" xsi:type="dcterms:W3CDTF">2016-03-23T08:43:00Z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