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82a2" w14:paraId="99c82a2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B64A4A">
        <w:t xml:space="preserve">                     67. St-159/99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D1160" w:rsidP="00AE30AB" w:rsidR="0070027B" w:rsidRPr="0010389C">
      <w:pPr>
        <w:jc w:val="center"/>
      </w:pPr>
      <w:r>
        <w:t xml:space="preserve"> R E P U B L I K A   H R V A T S K A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70027B" w:rsidR="00EB51F8" w:rsidRPr="0010389C">
      <w:pPr>
        <w:jc w:val="both"/>
      </w:pPr>
      <w:r w:rsidRPr="0010389C">
        <w:t xml:space="preserve">Trgovački sud u Zagrebu, po sucu Gordanu </w:t>
      </w:r>
      <w:proofErr w:type="spellStart"/>
      <w:r w:rsidRPr="0010389C">
        <w:t>Zubaku</w:t>
      </w:r>
      <w:proofErr w:type="spellEnd"/>
      <w:r w:rsidRPr="0010389C">
        <w:t xml:space="preserve">, u </w:t>
      </w:r>
      <w:r w:rsidRPr="0010389C">
        <w:rPr>
          <w:lang w:val="pt-BR"/>
        </w:rPr>
        <w:t xml:space="preserve">u stečajnom postupku nad </w:t>
      </w:r>
      <w:r w:rsidR="00B64A4A" w:rsidRPr="00B64A4A">
        <w:t>Moteli Dragun d.o.o. u stečaju</w:t>
      </w:r>
      <w:r w:rsidR="00B64A4A">
        <w:t>, Zagreb</w:t>
      </w:r>
      <w:r w:rsidR="00DC268C" w:rsidRPr="0010389C">
        <w:t xml:space="preserve">, </w:t>
      </w:r>
      <w:r w:rsidR="00B64A4A">
        <w:rPr>
          <w:lang w:val="pt-BR"/>
        </w:rPr>
        <w:t>30</w:t>
      </w:r>
      <w:r w:rsidR="0075137A">
        <w:rPr>
          <w:lang w:val="pt-BR"/>
        </w:rPr>
        <w:t>. siječnja 2017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B64A4A" w:rsidRPr="00B64A4A">
        <w:t>Moteli Dragun d.o.o. u stečaju, Zagreb</w:t>
      </w:r>
      <w:r w:rsidR="00B64A4A">
        <w:t xml:space="preserve">, Ljerke </w:t>
      </w:r>
      <w:proofErr w:type="spellStart"/>
      <w:r w:rsidR="00B64A4A">
        <w:t>Šram</w:t>
      </w:r>
      <w:proofErr w:type="spellEnd"/>
      <w:r w:rsidR="00B64A4A">
        <w:t xml:space="preserve"> 4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 Zagreb</w:t>
      </w:r>
      <w:r w:rsidR="009301DB" w:rsidRPr="009301DB">
        <w:t xml:space="preserve">, </w:t>
      </w:r>
      <w:proofErr w:type="spellStart"/>
      <w:r w:rsidR="00B64A4A">
        <w:t>Hrgovići</w:t>
      </w:r>
      <w:proofErr w:type="spellEnd"/>
      <w:r w:rsidR="00B64A4A">
        <w:t xml:space="preserve"> 97</w:t>
      </w:r>
      <w:r w:rsidR="009301DB">
        <w:t>.</w:t>
      </w:r>
    </w:p>
    <w:p w:rsidRDefault="00B64A4A" w:rsidP="00B64A4A" w:rsidR="009301DB">
      <w:pPr>
        <w:pStyle w:val="Odlomakpopisa"/>
        <w:numPr>
          <w:ilvl w:val="0"/>
          <w:numId w:val="2"/>
        </w:numPr>
        <w:jc w:val="both"/>
      </w:pPr>
      <w:r w:rsidRPr="00B64A4A">
        <w:t xml:space="preserve">Ivan Samac iz Zagreba, </w:t>
      </w:r>
      <w:proofErr w:type="spellStart"/>
      <w:r w:rsidRPr="00B64A4A">
        <w:t>Hrgovići</w:t>
      </w:r>
      <w:proofErr w:type="spellEnd"/>
      <w:r w:rsidRPr="00B64A4A">
        <w:t xml:space="preserve"> 97, OIB: 81141078908</w:t>
      </w:r>
      <w:r w:rsidR="009301DB">
        <w:t>, zastupa stečajnu masu.</w:t>
      </w:r>
    </w:p>
    <w:p w:rsidRDefault="009301DB" w:rsidP="005D1160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>Rješenjem ovog suda zaključen</w:t>
      </w:r>
      <w:r w:rsidR="00B64A4A">
        <w:t xml:space="preserve"> je</w:t>
      </w:r>
      <w:r>
        <w:t xml:space="preserve"> stečajni postupak nad dužnikom </w:t>
      </w:r>
      <w:r w:rsidR="00B64A4A" w:rsidRPr="00B64A4A">
        <w:t>Moteli Dragun d.o.o. u stečaju, Zagreb</w:t>
      </w:r>
      <w:r>
        <w:rPr>
          <w:lang w:val="pt-BR"/>
        </w:rPr>
        <w:t>, koji je, potom, brisan iz sudskog redistra.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B64A4A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Stečajni upravitelj Ivan Samac predložio</w:t>
      </w:r>
      <w:r w:rsidR="009301DB">
        <w:rPr>
          <w:lang w:val="pt-BR"/>
        </w:rPr>
        <w:t xml:space="preserve"> je sudu upisati stečajnu masu iza navedenog dužnika u sudski registar radi </w:t>
      </w:r>
      <w:r>
        <w:rPr>
          <w:lang w:val="pt-BR"/>
        </w:rPr>
        <w:t>vođenja parničnog postupaka koji se vodi</w:t>
      </w:r>
      <w:r w:rsidR="009301DB">
        <w:rPr>
          <w:lang w:val="pt-BR"/>
        </w:rPr>
        <w:t xml:space="preserve"> pred</w:t>
      </w:r>
      <w:r>
        <w:rPr>
          <w:lang w:val="pt-BR"/>
        </w:rPr>
        <w:t xml:space="preserve"> ovim</w:t>
      </w:r>
      <w:r w:rsidR="009301DB">
        <w:rPr>
          <w:lang w:val="pt-BR"/>
        </w:rPr>
        <w:t xml:space="preserve"> sudom </w:t>
      </w:r>
      <w:r>
        <w:rPr>
          <w:lang w:val="pt-BR"/>
        </w:rPr>
        <w:t>poslovni broj P-2195/15</w:t>
      </w:r>
      <w:r w:rsidR="009301DB">
        <w:rPr>
          <w:lang w:val="pt-BR"/>
        </w:rPr>
        <w:t>. Slijedom navedenog, sud je riješio kao u izreci.</w:t>
      </w:r>
    </w:p>
    <w:p w:rsidRDefault="00C12410" w:rsidP="00C12410" w:rsidR="00C12410" w:rsidRPr="0010389C"/>
    <w:p w:rsidRDefault="00363447" w:rsidP="005D1160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5D1160">
        <w:t>30.siječnja</w:t>
      </w:r>
      <w:r w:rsidR="009301DB">
        <w:t xml:space="preserve"> 2017</w:t>
      </w:r>
      <w:r w:rsidR="00C12410" w:rsidRPr="0010389C">
        <w:t>.</w:t>
      </w:r>
    </w:p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F37D1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5477" w:rsidP="005D1160" w:rsidR="00B15477" w:rsidRPr="0010389C"/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6103FB" w:rsidP="00C12410" w:rsidR="006103FB"/>
    <w:p w:rsidRDefault="008F37D1" w:rsidP="00C12410" w:rsidR="008F37D1"/>
    <w:p w:rsidRDefault="008F37D1" w:rsidP="004E13E6" w:rsidR="008F37D1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F37D1" w:rsidP="004E13E6" w:rsidR="008F37D1">
      <w:pPr>
        <w:jc w:val="right"/>
      </w:pPr>
      <w:r>
        <w:t>ovlašteni službenik</w:t>
      </w:r>
    </w:p>
    <w:p w:rsidRDefault="008F37D1" w:rsidP="004E13E6" w:rsidR="008F37D1">
      <w:pPr>
        <w:jc w:val="right"/>
      </w:pPr>
      <w:r>
        <w:t>Katica Franjić</w:t>
      </w:r>
    </w:p>
    <w:p w:rsidRDefault="00C12410" w:rsidP="008F37D1" w:rsidR="00C12410" w:rsidRPr="0010389C">
      <w:pPr>
        <w:ind w:left="720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D1160">
          <w:rPr>
            <w:noProof/>
          </w:rPr>
          <w:t>2</w:t>
        </w:r>
        <w:r>
          <w:fldChar w:fldCharType="end"/>
        </w:r>
        <w:r w:rsidR="005D1160">
          <w:tab/>
          <w:t>67. St-159/99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D1160"/>
    <w:rsid w:val="00603A21"/>
    <w:rsid w:val="006103FB"/>
    <w:rsid w:val="00645B73"/>
    <w:rsid w:val="00693D34"/>
    <w:rsid w:val="006F05DF"/>
    <w:rsid w:val="0070027B"/>
    <w:rsid w:val="0075137A"/>
    <w:rsid w:val="007859F3"/>
    <w:rsid w:val="007A570C"/>
    <w:rsid w:val="007E349A"/>
    <w:rsid w:val="00830ADC"/>
    <w:rsid w:val="008E59F9"/>
    <w:rsid w:val="008F37D1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93839"/>
    <w:rsid w:val="00AC0887"/>
    <w:rsid w:val="00AD1CFD"/>
    <w:rsid w:val="00AE30AB"/>
    <w:rsid w:val="00B15477"/>
    <w:rsid w:val="00B6336F"/>
    <w:rsid w:val="00B64A4A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upis stečajne mase</izvorni_sadrzaj>
    <derivirana_varijabla naziv="DomainObject.Primjedba_1">- 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1999.</izvorni_sadrzaj>
    <derivirana_varijabla naziv="DomainObject.Predmet.DatumOsnivanja_1">28.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2006.</izvorni_sadrzaj>
    <derivirana_varijabla naziv="DomainObject.Predmet.DatumRjesavanja_1">22. svibnja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svibnja 2006.</izvorni_sadrzaj>
    <derivirana_varijabla naziv="DomainObject.Predmet.DatumZatvaranja_1">22. svibnja 2006.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2006-06-27 PREDMET Podnesak Tomislava Draguna /2 podneska/ od 27.06.06. IN2 napomene: 2006-09-29 PREDMET podnesak Tomislava Draguna od 28.09.06. IN2 napomene: 2006-10-12 PREDMET podnesak (MOTELI DRAGUN d.o.o.) očitovanje od 12.10.2006. IN2 napomene: 2006-11-17 PREDMET podensak (OS Zagreb) od 10.11.2006. IN2 napomene: 2007-03-28 PREDMET zahtjev za reviziju protiv rj. VTS-a XIII Pž-4127/06 od 27.03.2007. IN2 napomene: 2007-04-17 PREDMET podnesak (ODO) od 16.04.2007. IN2 napomene: 2007-05-17 PREDMET podnesak (st.upravitelj Petar Milat) od 06.05.07. IN2 napomene: 2007-09-11 PREDMET spis s drugostup. Odlukom od 03.7.07.Pž-2652/07-3 u ref.XXVIII IN2 napomene: 2007-09-19 PREDMET podn. st. upravitelja od 18.9.07. IN2 napomene: 2007-10-18 PREDMET podnesak (Zaba)od 17.10.2007 IN2 napomene: 2007-10-19 PREDMET podnesak (OS Zagreb) od 18.10.2007. IN2 napomene: 2007-11-16 PREDMET podnesak (Zaba) od 15.11.2007. IN2 napomene: 2007-11-30 PREDMET podnesak (Zaba) od 28.11.2007. IN2 napomene: 2007-12-21 PREDMET Spis vraćen nakon uvida iz RH Ured za suzbijanje korupcije i organiziranog kriminala IN2 napomene: 2008-02-21 PREDMET podnesak (Zagrebačka banka d.d.) od 20.02.2008. IN2 napomene: 2008-03-21 PREDMET podnesak (OS Zagreb) od 20.03.2008. IN2 napomene: 2008-06-06 PREDMET podnesak (OS Zagreb) od 05.06.2008. IN2 napomene: 2008-07-28 PREDMET podn. T. Dragun IN2 napomene: 2008-09-04 PREDMET dopis Opć. građ. sud Zagreb Pr-961/07 IN2 napomene: 2009-03-28 PREDMET podnesak (OGS Zagreb) od 26.03.2009. IN2 napomene: 2009-03-28 PREDMET podnesak (Starčević Sonja) od 26.03.2009. IN2 napomene: 2010-06-21 PREDMET Podnesak (ZVONIMIR LUIĆ po odvj. Stanko Vujčić) od 21.06.2010. Povijest stečajnih upravitelja: 05.04.2000.-22.05.2006. PETAR MILAT</izvorni_sadrzaj>
    <derivirana_varijabla naziv="DomainObject.Predmet.Opis_1">MIGRIRANO IZ IN2 IN2 napomene: 2006-06-27 PREDMET Podnesak Tomislava Draguna /2 podneska/ od 27.06.06. IN2 napomene: 2006-09-29 PREDMET podnesak Tomislava Draguna od 28.09.06. IN2 napomene: 2006-10-12 PREDMET podnesak (MOTELI DRAGUN d.o.o.) očitovanje od 12.10.2006. IN2 napomene: 2006-11-17 PREDMET podensak (OS Zagreb) od 10.11.2006. IN2 napomene: 2007-03-28 PREDMET zahtjev za reviziju protiv rj. VTS-a XIII Pž-4127/06 od 27.03.2007. IN2 napomene: 2007-04-17 PREDMET podnesak (ODO) od 16.04.2007. IN2 napomene: 2007-05-17 PREDMET podnesak (st.upravitelj Petar Milat) od 06.05.07. IN2 napomene: 2007-09-11 PREDMET spis s drugostup. Odlukom od 03.7.07.Pž-2652/07-3 u ref.XXVIII IN2 napomene: 2007-09-19 PREDMET podn. st. upravitelja od 18.9.07. IN2 napomene: 2007-10-18 PREDMET podnesak (Zaba)od 17.10.2007 IN2 napomene: 2007-10-19 PREDMET podnesak (OS Zagreb) od 18.10.2007. IN2 napomene: 2007-11-16 PREDMET podnesak (Zaba) od 15.11.2007. IN2 napomene: 2007-11-30 PREDMET podnesak (Zaba) od 28.11.2007. IN2 napomene: 2007-12-21 PREDMET Spis vraćen nakon uvida iz RH Ured za suzbijanje korupcije i organiziranog kriminala IN2 napomene: 2008-02-21 PREDMET podnesak (Zagrebačka banka d.d.) od 20.02.2008. IN2 napomene: 2008-03-21 PREDMET podnesak (OS Zagreb) od 20.03.2008. IN2 napomene: 2008-06-06 PREDMET podnesak (OS Zagreb) od 05.06.2008. IN2 napomene: 2008-07-28 PREDMET podn. T. Dragun IN2 napomene: 2008-09-04 PREDMET dopis Opć. građ. sud Zagreb Pr-961/07 IN2 napomene: 2009-03-28 PREDMET podnesak (OGS Zagreb) od 26.03.2009. IN2 napomene: 2009-03-28 PREDMET podnesak (Starčević Sonja) od 26.03.2009. IN2 napomene: 2010-06-21 PREDMET Podnesak (ZVONIMIR LUIĆ po odvj. Stanko Vujčić) od 21.06.2010. Povijest stečajnih upravitelja: 05.04.2000.-22.05.2006. PETAR MILAT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St-159/1999</izvorni_sadrzaj>
    <derivirana_varijabla naziv="DomainObject.Predmet.OznakaBroj_1">St-159/1999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>23.05.2011. pom. omot povučen iz ref. 28. i 
poslan u predsjedništvo na traženje predsj.
Nekić - Plevko, 24.05.2011. pom. omot vraćen
u ref. 28., 26.10.2011pom. omot , 19.12.2011. pom. omot poslan u ref 28.,dana 21.12.2011.poslan u ref 28. orig. spis</izvorni_sadrzaj>
    <derivirana_varijabla naziv="DomainObject.Predmet.PrimjedbaSuca_1">23.05.2011. pom. omot povučen iz ref. 28. i 
poslan u predsjedništvo na traženje predsj.
Nekić - Plevko, 24.05.2011. pom. omot vraćen
u ref. 28., 26.10.2011pom. omot , 19.12.2011. pom. omot poslan u ref 28.,dana 21.12.2011.poslan u ref 28. orig.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MOTELI DRAGUN / - MOTELI DRAGUN</izvorni_sadrzaj>
    <derivirana_varijabla naziv="DomainObject.Predmet.ProtustrankaFormated_1">  MOTELI DRAGUN / - MOTELI DRAGUN</derivirana_varijabla>
  </DomainObject.Predmet.ProtustrankaFormated>
  <DomainObject.Predmet.ProtustrankaFormatedOIB>
    <izvorni_sadrzaj>  MOTELI DRAGUN / - MOTELI DRAGUN</izvorni_sadrzaj>
    <derivirana_varijabla naziv="DomainObject.Predmet.ProtustrankaFormatedOIB_1">  MOTELI DRAGUN / - MOTELI DRAGUN</derivirana_varijabla>
  </DomainObject.Predmet.ProtustrankaFormatedOIB>
  <DomainObject.Predmet.ProtustrankaFormatedWithAdress>
    <izvorni_sadrzaj> MOTELI DRAGUN / - MOTELI DRAGUN, Trg Pobjede, Slavonski Brod</izvorni_sadrzaj>
    <derivirana_varijabla naziv="DomainObject.Predmet.ProtustrankaFormatedWithAdress_1"> MOTELI DRAGUN / - MOTELI DRAGUN, Trg Pobjede, Slavonski Brod</derivirana_varijabla>
  </DomainObject.Predmet.ProtustrankaFormatedWithAdress>
  <DomainObject.Predmet.ProtustrankaFormatedWithAdressOIB>
    <izvorni_sadrzaj> MOTELI DRAGUN / - MOTELI DRAGUN, Trg Pobjede, Slavonski Brod</izvorni_sadrzaj>
    <derivirana_varijabla naziv="DomainObject.Predmet.ProtustrankaFormatedWithAdressOIB_1"> MOTELI DRAGUN / - MOTELI DRAGUN, Trg Pobjede, Slavonski Brod</derivirana_varijabla>
  </DomainObject.Predmet.ProtustrankaFormatedWithAdressOIB>
  <DomainObject.Predmet.ProtustrankaWithAdress>
    <izvorni_sadrzaj>MOTELI DRAGUN / - MOTELI DRAGUN Trg Pobjede, Slavonski Brod</izvorni_sadrzaj>
    <derivirana_varijabla naziv="DomainObject.Predmet.ProtustrankaWithAdress_1">MOTELI DRAGUN / - MOTELI DRAGUN Trg Pobjede, Slavonski Brod</derivirana_varijabla>
  </DomainObject.Predmet.ProtustrankaWithAdress>
  <DomainObject.Predmet.ProtustrankaWithAdressOIB>
    <izvorni_sadrzaj>MOTELI DRAGUN / - MOTELI DRAGUN, Trg Pobjede, Slavonski Brod</izvorni_sadrzaj>
    <derivirana_varijabla naziv="DomainObject.Predmet.ProtustrankaWithAdressOIB_1">MOTELI DRAGUN / - MOTELI DRAGUN, Trg Pobjede, Slavonski Brod</derivirana_varijabla>
  </DomainObject.Predmet.ProtustrankaWithAdressOIB>
  <DomainObject.Predmet.ProtustrankaNazivFormated>
    <izvorni_sadrzaj>MOTELI DRAGUN / - MOTELI DRAGUN</izvorni_sadrzaj>
    <derivirana_varijabla naziv="DomainObject.Predmet.ProtustrankaNazivFormated_1">MOTELI DRAGUN / - MOTELI DRAGUN</derivirana_varijabla>
  </DomainObject.Predmet.ProtustrankaNazivFormated>
  <DomainObject.Predmet.ProtustrankaNazivFormatedOIB>
    <izvorni_sadrzaj>MOTELI DRAGUN / - MOTELI DRAGUN</izvorni_sadrzaj>
    <derivirana_varijabla naziv="DomainObject.Predmet.ProtustrankaNazivFormatedOIB_1">MOTELI DRAGUN / - MOTELI DRAGUN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BORISLAV BANOŽA,  DOMA BOŠKOVIĆ I DRUGI / - BORISLAV BANOŽA,  DOMA BOŠKOVIĆ I DRUGI</izvorni_sadrzaj>
    <derivirana_varijabla naziv="DomainObject.Predmet.StrankaFormated_1">  BORISLAV BANOŽA,  DOMA BOŠKOVIĆ I DRUGI / - BORISLAV BANOŽA,  DOMA BOŠKOVIĆ I DRUGI</derivirana_varijabla>
  </DomainObject.Predmet.StrankaFormated>
  <DomainObject.Predmet.StrankaFormatedOIB>
    <izvorni_sadrzaj>  BORISLAV BANOŽA,  DOMA BOŠKOVIĆ I DRUGI / - BORISLAV BANOŽA,  DOMA BOŠKOVIĆ I DRUGI</izvorni_sadrzaj>
    <derivirana_varijabla naziv="DomainObject.Predmet.StrankaFormatedOIB_1">  BORISLAV BANOŽA,  DOMA BOŠKOVIĆ I DRUGI / - BORISLAV BANOŽA,  DOMA BOŠKOVIĆ I DRUGI</derivirana_varijabla>
  </DomainObject.Predmet.StrankaFormatedOIB>
  <DomainObject.Predmet.StrankaFormatedWithAdress>
    <izvorni_sadrzaj> BORISLAV BANOŽA,  DOMA BOŠKOVIĆ I DRUGI / - BORISLAV BANOŽA,  DOMA BOŠKOVIĆ I DRUGI, Slavonski Brod</izvorni_sadrzaj>
    <derivirana_varijabla naziv="DomainObject.Predmet.StrankaFormatedWithAdress_1"> BORISLAV BANOŽA,  DOMA BOŠKOVIĆ I DRUGI / - BORISLAV BANOŽA,  DOMA BOŠKOVIĆ I DRUGI, Slavonski Brod</derivirana_varijabla>
  </DomainObject.Predmet.StrankaFormatedWithAdress>
  <DomainObject.Predmet.StrankaFormatedWithAdressOIB>
    <izvorni_sadrzaj> BORISLAV BANOŽA,  DOMA BOŠKOVIĆ I DRUGI / - BORISLAV BANOŽA,  DOMA BOŠKOVIĆ I DRUGI, Slavonski Brod</izvorni_sadrzaj>
    <derivirana_varijabla naziv="DomainObject.Predmet.StrankaFormatedWithAdressOIB_1"> BORISLAV BANOŽA,  DOMA BOŠKOVIĆ I DRUGI / - BORISLAV BANOŽA,  DOMA BOŠKOVIĆ I DRUGI, Slavonski Brod</derivirana_varijabla>
  </DomainObject.Predmet.StrankaFormatedWithAdressOIB>
  <DomainObject.Predmet.StrankaWithAdress>
    <izvorni_sadrzaj>BORISLAV BANOŽA,  DOMA BOŠKOVIĆ I DRUGI / - BORISLAV BANOŽA,  DOMA BOŠKOVIĆ I DRUGI Slavonski Brod</izvorni_sadrzaj>
    <derivirana_varijabla naziv="DomainObject.Predmet.StrankaWithAdress_1">BORISLAV BANOŽA,  DOMA BOŠKOVIĆ I DRUGI / - BORISLAV BANOŽA,  DOMA BOŠKOVIĆ I DRUGI Slavonski Brod</derivirana_varijabla>
  </DomainObject.Predmet.StrankaWithAdress>
  <DomainObject.Predmet.StrankaWithAdressOIB>
    <izvorni_sadrzaj>BORISLAV BANOŽA,  DOMA BOŠKOVIĆ I DRUGI / - BORISLAV BANOŽA,  DOMA BOŠKOVIĆ I DRUGI, Slavonski Brod</izvorni_sadrzaj>
    <derivirana_varijabla naziv="DomainObject.Predmet.StrankaWithAdressOIB_1">BORISLAV BANOŽA,  DOMA BOŠKOVIĆ I DRUGI / - BORISLAV BANOŽA,  DOMA BOŠKOVIĆ I DRUGI, Slavonski Brod</derivirana_varijabla>
  </DomainObject.Predmet.StrankaWithAdressOIB>
  <DomainObject.Predmet.StrankaNazivFormated>
    <izvorni_sadrzaj>BORISLAV BANOŽA,  DOMA BOŠKOVIĆ I DRUGI / - BORISLAV BANOŽA,  DOMA BOŠKOVIĆ I DRUGI</izvorni_sadrzaj>
    <derivirana_varijabla naziv="DomainObject.Predmet.StrankaNazivFormated_1">BORISLAV BANOŽA,  DOMA BOŠKOVIĆ I DRUGI / - BORISLAV BANOŽA,  DOMA BOŠKOVIĆ I DRUGI</derivirana_varijabla>
  </DomainObject.Predmet.StrankaNazivFormated>
  <DomainObject.Predmet.StrankaNazivFormatedOIB>
    <izvorni_sadrzaj>BORISLAV BANOŽA,  DOMA BOŠKOVIĆ I DRUGI / - BORISLAV BANOŽA,  DOMA BOŠKOVIĆ I DRUGI</izvorni_sadrzaj>
    <derivirana_varijabla naziv="DomainObject.Predmet.StrankaNazivFormatedOIB_1">BORISLAV BANOŽA,  DOMA BOŠKOVIĆ I DRUGI / - BORISLAV BANOŽA,  DOMA BOŠKOVIĆ I DRUGI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BORISLAV BANOŽA,  DOMA BOŠKOVIĆ I DRUGI / - BORISLAV BANOŽA,  DOMA BOŠKOVIĆ I DRUGI</item>
    </izvorni_sadrzaj>
    <derivirana_varijabla naziv="DomainObject.Predmet.StrankaListFormated_1">
      <item>BORISLAV BANOŽA,  DOMA BOŠKOVIĆ I DRUGI / - BORISLAV BANOŽA,  DOMA BOŠKOVIĆ I DRUGI</item>
    </derivirana_varijabla>
  </DomainObject.Predmet.StrankaListFormated>
  <DomainObject.Predmet.StrankaListFormatedOIB>
    <izvorni_sadrzaj>
      <item>BORISLAV BANOŽA,  DOMA BOŠKOVIĆ I DRUGI / - BORISLAV BANOŽA,  DOMA BOŠKOVIĆ I DRUGI</item>
    </izvorni_sadrzaj>
    <derivirana_varijabla naziv="DomainObject.Predmet.StrankaListFormatedOIB_1">
      <item>BORISLAV BANOŽA,  DOMA BOŠKOVIĆ I DRUGI / - BORISLAV BANOŽA,  DOMA BOŠKOVIĆ I DRUGI</item>
    </derivirana_varijabla>
  </DomainObject.Predmet.StrankaListFormatedOIB>
  <DomainObject.Predmet.StrankaListFormatedWithAdress>
    <izvorni_sadrzaj>
      <item>BORISLAV BANOŽA,  DOMA BOŠKOVIĆ I DRUGI / - BORISLAV BANOŽA,  DOMA BOŠKOVIĆ I DRUGI, Slavonski Brod</item>
    </izvorni_sadrzaj>
    <derivirana_varijabla naziv="DomainObject.Predmet.StrankaListFormatedWithAdress_1">
      <item>BORISLAV BANOŽA,  DOMA BOŠKOVIĆ I DRUGI / - BORISLAV BANOŽA,  DOMA BOŠKOVIĆ I DRUGI, Slavonski Brod</item>
    </derivirana_varijabla>
  </DomainObject.Predmet.StrankaListFormatedWithAdress>
  <DomainObject.Predmet.StrankaListFormatedWithAdressOIB>
    <izvorni_sadrzaj>
      <item>BORISLAV BANOŽA,  DOMA BOŠKOVIĆ I DRUGI / - BORISLAV BANOŽA,  DOMA BOŠKOVIĆ I DRUGI, Slavonski Brod</item>
    </izvorni_sadrzaj>
    <derivirana_varijabla naziv="DomainObject.Predmet.StrankaListFormatedWithAdressOIB_1">
      <item>BORISLAV BANOŽA,  DOMA BOŠKOVIĆ I DRUGI / - BORISLAV BANOŽA,  DOMA BOŠKOVIĆ I DRUGI, Slavonski Brod</item>
    </derivirana_varijabla>
  </DomainObject.Predmet.StrankaListFormatedWithAdressOIB>
  <DomainObject.Predmet.StrankaListNazivFormated>
    <izvorni_sadrzaj>
      <item>BORISLAV BANOŽA,  DOMA BOŠKOVIĆ I DRUGI / - BORISLAV BANOŽA,  DOMA BOŠKOVIĆ I DRUGI</item>
    </izvorni_sadrzaj>
    <derivirana_varijabla naziv="DomainObject.Predmet.StrankaListNazivFormated_1">
      <item>BORISLAV BANOŽA,  DOMA BOŠKOVIĆ I DRUGI / - BORISLAV BANOŽA,  DOMA BOŠKOVIĆ I DRUGI</item>
    </derivirana_varijabla>
  </DomainObject.Predmet.StrankaListNazivFormated>
  <DomainObject.Predmet.StrankaListNazivFormatedOIB>
    <izvorni_sadrzaj>
      <item>BORISLAV BANOŽA,  DOMA BOŠKOVIĆ I DRUGI / - BORISLAV BANOŽA,  DOMA BOŠKOVIĆ I DRUGI</item>
    </izvorni_sadrzaj>
    <derivirana_varijabla naziv="DomainObject.Predmet.StrankaListNazivFormatedOIB_1">
      <item>BORISLAV BANOŽA,  DOMA BOŠKOVIĆ I DRUGI / - BORISLAV BANOŽA,  DOMA BOŠKOVIĆ I DRUGI</item>
    </derivirana_varijabla>
  </DomainObject.Predmet.StrankaListNazivFormatedOIB>
  <DomainObject.Predmet.ProtuStrankaListFormated>
    <izvorni_sadrzaj>
      <item>MOTELI DRAGUN / - MOTELI DRAGUN</item>
    </izvorni_sadrzaj>
    <derivirana_varijabla naziv="DomainObject.Predmet.ProtuStrankaListFormated_1">
      <item>MOTELI DRAGUN / - MOTELI DRAGUN</item>
    </derivirana_varijabla>
  </DomainObject.Predmet.ProtuStrankaListFormated>
  <DomainObject.Predmet.ProtuStrankaListFormatedOIB>
    <izvorni_sadrzaj>
      <item>MOTELI DRAGUN / - MOTELI DRAGUN</item>
    </izvorni_sadrzaj>
    <derivirana_varijabla naziv="DomainObject.Predmet.ProtuStrankaListFormatedOIB_1">
      <item>MOTELI DRAGUN / - MOTELI DRAGUN</item>
    </derivirana_varijabla>
  </DomainObject.Predmet.ProtuStrankaListFormatedOIB>
  <DomainObject.Predmet.ProtuStrankaListFormatedWithAdress>
    <izvorni_sadrzaj>
      <item>MOTELI DRAGUN / - MOTELI DRAGUN, Trg Pobjede, Slavonski Brod</item>
    </izvorni_sadrzaj>
    <derivirana_varijabla naziv="DomainObject.Predmet.ProtuStrankaListFormatedWithAdress_1">
      <item>MOTELI DRAGUN / - MOTELI DRAGUN, Trg Pobjede, Slavonski Brod</item>
    </derivirana_varijabla>
  </DomainObject.Predmet.ProtuStrankaListFormatedWithAdress>
  <DomainObject.Predmet.ProtuStrankaListFormatedWithAdressOIB>
    <izvorni_sadrzaj>
      <item>MOTELI DRAGUN / - MOTELI DRAGUN, Trg Pobjede, Slavonski Brod</item>
    </izvorni_sadrzaj>
    <derivirana_varijabla naziv="DomainObject.Predmet.ProtuStrankaListFormatedWithAdressOIB_1">
      <item>MOTELI DRAGUN / - MOTELI DRAGUN, Trg Pobjede, Slavonski Brod</item>
    </derivirana_varijabla>
  </DomainObject.Predmet.ProtuStrankaListFormatedWithAdressOIB>
  <DomainObject.Predmet.ProtuStrankaListNazivFormated>
    <izvorni_sadrzaj>
      <item>MOTELI DRAGUN / - MOTELI DRAGUN</item>
    </izvorni_sadrzaj>
    <derivirana_varijabla naziv="DomainObject.Predmet.ProtuStrankaListNazivFormated_1">
      <item>MOTELI DRAGUN / - MOTELI DRAGUN</item>
    </derivirana_varijabla>
  </DomainObject.Predmet.ProtuStrankaListNazivFormated>
  <DomainObject.Predmet.ProtuStrankaListNazivFormatedOIB>
    <izvorni_sadrzaj>
      <item>MOTELI DRAGUN / - MOTELI DRAGUN</item>
    </izvorni_sadrzaj>
    <derivirana_varijabla naziv="DomainObject.Predmet.ProtuStrankaListNazivFormatedOIB_1">
      <item>MOTELI DRAGUN / - MOTELI DRAGUN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BORISLAV BANOŽA,  DOMA BOŠKOVIĆ I DRUGI / - BORISLAV BANOŽA,  DOMA BOŠKOVIĆ I DRUGI</izvorni_sadrzaj>
    <derivirana_varijabla naziv="DomainObject.Predmet.StrankaIDrugi_1">BORISLAV BANOŽA,  DOMA BOŠKOVIĆ I DRUGI / - BORISLAV BANOŽA,  DOMA BOŠKOVIĆ I DRUGI</derivirana_varijabla>
  </DomainObject.Predmet.StrankaIDrugi>
  <DomainObject.Predmet.ProtustrankaIDrugi>
    <izvorni_sadrzaj>MOTELI DRAGUN / - MOTELI DRAGUN</izvorni_sadrzaj>
    <derivirana_varijabla naziv="DomainObject.Predmet.ProtustrankaIDrugi_1">MOTELI DRAGUN / - MOTELI DRAGUN</derivirana_varijabla>
  </DomainObject.Predmet.ProtustrankaIDrugi>
  <DomainObject.Predmet.StrankaIDrugiAdressOIB>
    <izvorni_sadrzaj>BORISLAV BANOŽA,  DOMA BOŠKOVIĆ I DRUGI / - BORISLAV BANOŽA,  DOMA BOŠKOVIĆ I DRUGI, Slavonski Brod</izvorni_sadrzaj>
    <derivirana_varijabla naziv="DomainObject.Predmet.StrankaIDrugiAdressOIB_1">BORISLAV BANOŽA,  DOMA BOŠKOVIĆ I DRUGI / - BORISLAV BANOŽA,  DOMA BOŠKOVIĆ I DRUGI, Slavonski Brod</derivirana_varijabla>
  </DomainObject.Predmet.StrankaIDrugiAdressOIB>
  <DomainObject.Predmet.ProtustrankaIDrugiAdressOIB>
    <izvorni_sadrzaj>MOTELI DRAGUN / - MOTELI DRAGUN, Trg Pobjede, Slavonski Brod</izvorni_sadrzaj>
    <derivirana_varijabla naziv="DomainObject.Predmet.ProtustrankaIDrugiAdressOIB_1">MOTELI DRAGUN / - MOTELI DRAGUN, Trg Pobjede,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2000.</izvorni_sadrzaj>
    <derivirana_varijabla naziv="DomainObject.Predmet.OdlukaRjesenje.DatumDonosenjaOdluke_1">5.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St-159/1999-2</izvorni_sadrzaj>
    <derivirana_varijabla naziv="DomainObject.Predmet.OdlukaRjesenje.Oznaka_1">St-159/1999-2</derivirana_varijabla>
  </DomainObject.Predmet.OdlukaRjesenje.Oznaka>
  <DomainObject.Predmet.SudioniciListNaziv>
    <izvorni_sadrzaj>
      <item>BORISLAV BANOŽA,  DOMA BOŠKOVIĆ I DRUGI / - BORISLAV BANOŽA,  DOMA BOŠKOVIĆ I DRUGI</item>
      <item>MOTELI DRAGUN / - MOTELI DRAGUN</item>
    </izvorni_sadrzaj>
    <derivirana_varijabla naziv="DomainObject.Predmet.SudioniciListNaziv_1">
      <item>BORISLAV BANOŽA,  DOMA BOŠKOVIĆ I DRUGI / - BORISLAV BANOŽA,  DOMA BOŠKOVIĆ I DRUGI</item>
      <item>MOTELI DRAGUN / - MOTELI DRAGUN</item>
    </derivirana_varijabla>
  </DomainObject.Predmet.SudioniciListNaziv>
  <DomainObject.Predmet.SudioniciListAdressOIB>
    <izvorni_sadrzaj>
      <item>BORISLAV BANOŽA,  DOMA BOŠKOVIĆ I DRUGI / - BORISLAV BANOŽA,  DOMA BOŠKOVIĆ I DRUGI, Slavonski Brod</item>
      <item>MOTELI DRAGUN / - MOTELI DRAGUN, Trg Pobjede,Slavonski Brod</item>
    </izvorni_sadrzaj>
    <derivirana_varijabla naziv="DomainObject.Predmet.SudioniciListAdressOIB_1">
      <item>BORISLAV BANOŽA,  DOMA BOŠKOVIĆ I DRUGI / - BORISLAV BANOŽA,  DOMA BOŠKOVIĆ I DRUGI, Slavonski Brod</item>
      <item>MOTELI DRAGUN / - MOTELI DRAGUN, Trg Pobjede,Slavonski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966</properties:Characters>
  <properties:Lines>41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2017-01-30T09:52:00Z</dcterms:created>
  <dc:creator>gzubak</dc:creator>
  <cp:lastModifiedBy>Katica Franjić</cp:lastModifiedBy>
  <cp:lastPrinted>2017-01-30T10:25:00Z</cp:lastPrinted>
  <dcterms:modified xmlns:xsi="http://www.w3.org/2001/XMLSchema-instance" xsi:type="dcterms:W3CDTF">2017-01-30T10:25:00Z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