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540a" w14:paraId="9da540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0736F3">
        <w:t>7003/2015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63CBD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23177" w:rsidRPr="00D23177">
        <w:t xml:space="preserve"> </w:t>
      </w:r>
      <w:r w:rsidR="000736F3">
        <w:t>POLJOPRIVREDNA ZADRUGA SISAČKA SELA</w:t>
      </w:r>
      <w:r w:rsidR="00741FFD">
        <w:t>,</w:t>
      </w:r>
      <w:r w:rsidR="000736F3">
        <w:t xml:space="preserve"> Sela, Sela 73,</w:t>
      </w:r>
      <w:r w:rsidR="00741FFD">
        <w:t xml:space="preserve"> OIB: </w:t>
      </w:r>
      <w:r w:rsidR="000736F3">
        <w:t>41123677146</w:t>
      </w:r>
      <w:r w:rsidR="00741FFD">
        <w:t xml:space="preserve">, MBS: </w:t>
      </w:r>
      <w:r w:rsidR="000736F3">
        <w:t>080288841</w:t>
      </w:r>
      <w:r w:rsidR="00741FFD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0736F3">
        <w:t>8.725,27</w:t>
      </w:r>
      <w:r w:rsidR="005B0782">
        <w:t xml:space="preserve"> 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63CBD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0736F3">
      <w:t>7003/2015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736F3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63CBD"/>
    <w:rsid w:val="006B55A2"/>
    <w:rsid w:val="006C120B"/>
    <w:rsid w:val="006D0941"/>
    <w:rsid w:val="00741FFD"/>
    <w:rsid w:val="00786AE3"/>
    <w:rsid w:val="007B13A4"/>
    <w:rsid w:val="007B5AFD"/>
    <w:rsid w:val="007C7891"/>
    <w:rsid w:val="007D5A5D"/>
    <w:rsid w:val="007E717E"/>
    <w:rsid w:val="008155EE"/>
    <w:rsid w:val="00850F73"/>
    <w:rsid w:val="00860308"/>
    <w:rsid w:val="008613BD"/>
    <w:rsid w:val="00863025"/>
    <w:rsid w:val="00871F01"/>
    <w:rsid w:val="008C65D3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3177"/>
    <w:rsid w:val="00D253EC"/>
    <w:rsid w:val="00D32135"/>
    <w:rsid w:val="00D66226"/>
    <w:rsid w:val="00E742D3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2D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4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2D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7003</izvorni_sadrzaj>
    <derivirana_varijabla naziv="DomainObject.Predmet.Broj_1">7003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St-7003/2015</izvorni_sadrzaj>
    <derivirana_varijabla naziv="DomainObject.Predmet.OznakaBroj_1">St-7003/2015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SISAČKA SELA zastupanog po punomoćniku Josip Sušek</izvorni_sadrzaj>
    <derivirana_varijabla naziv="DomainObject.Predmet.ProtustrankaFormated_1">  POLJOPRIVREDNA ZADRUGA SISAČKA SELA zastupanog po punomoćniku Josip Sušek</derivirana_varijabla>
  </DomainObject.Predmet.ProtustrankaFormated>
  <DomainObject.Predmet.ProtustrankaFormatedOIB>
    <izvorni_sadrzaj>  POLJOPRIVREDNA ZADRUGA SISAČKA SELA, OIB 41123677146 zastupanog po punomoćniku Josip Sušek</izvorni_sadrzaj>
    <derivirana_varijabla naziv="DomainObject.Predmet.ProtustrankaFormatedOIB_1">  POLJOPRIVREDNA ZADRUGA SISAČKA SELA, OIB 41123677146 zastupanog po punomoćniku Josip Sušek</derivirana_varijabla>
  </DomainObject.Predmet.ProtustrankaFormatedOIB>
  <DomainObject.Predmet.ProtustrankaFormatedWithAdress>
    <izvorni_sadrzaj> POLJOPRIVREDNA ZADRUGA SISAČKA SELA, Sela 73, 44273 Sela zastupanog po punomoćniku Josip Sušek</izvorni_sadrzaj>
    <derivirana_varijabla naziv="DomainObject.Predmet.ProtustrankaFormatedWithAdress_1"> POLJOPRIVREDNA ZADRUGA SISAČKA SELA, Sela 73, 44273 Sela zastupanog po punomoćniku Josip Sušek</derivirana_varijabla>
  </DomainObject.Predmet.ProtustrankaFormatedWithAdress>
  <DomainObject.Predmet.ProtustrankaFormatedWithAdressOIB>
    <izvorni_sadrzaj> POLJOPRIVREDNA ZADRUGA SISAČKA SELA, OIB 41123677146, Sela 73, 44273 Sela zastupanog po punomoćniku Josip Sušek</izvorni_sadrzaj>
    <derivirana_varijabla naziv="DomainObject.Predmet.ProtustrankaFormatedWithAdressOIB_1"> POLJOPRIVREDNA ZADRUGA SISAČKA SELA, OIB 41123677146, Sela 73, 44273 Sela zastupanog po punomoćniku Josip Sušek</derivirana_varijabla>
  </DomainObject.Predmet.ProtustrankaFormatedWithAdressOIB>
  <DomainObject.Predmet.ProtustrankaWithAdress>
    <izvorni_sadrzaj>POLJOPRIVREDNA ZADRUGA SISAČKA SELA Sela 73, 44273 Sela</izvorni_sadrzaj>
    <derivirana_varijabla naziv="DomainObject.Predmet.ProtustrankaWithAdress_1">POLJOPRIVREDNA ZADRUGA SISAČKA SELA Sela 73, 44273 Sela</derivirana_varijabla>
  </DomainObject.Predmet.ProtustrankaWithAdress>
  <DomainObject.Predmet.ProtustrankaWithAdressOIB>
    <izvorni_sadrzaj>POLJOPRIVREDNA ZADRUGA SISAČKA SELA, OIB 41123677146, Sela 73, 44273 Sela</izvorni_sadrzaj>
    <derivirana_varijabla naziv="DomainObject.Predmet.ProtustrankaWithAdressOIB_1">POLJOPRIVREDNA ZADRUGA SISAČKA SELA, OIB 41123677146, Sela 73, 44273 Sela</derivirana_varijabla>
  </DomainObject.Predmet.ProtustrankaWithAdressOIB>
  <DomainObject.Predmet.ProtustrankaNazivFormated>
    <izvorni_sadrzaj>POLJOPRIVREDNA ZADRUGA SISAČKA SELA</izvorni_sadrzaj>
    <derivirana_varijabla naziv="DomainObject.Predmet.ProtustrankaNazivFormated_1">POLJOPRIVREDNA ZADRUGA SISAČKA SELA</derivirana_varijabla>
  </DomainObject.Predmet.ProtustrankaNazivFormated>
  <DomainObject.Predmet.ProtustrankaNazivFormatedOIB>
    <izvorni_sadrzaj>POLJOPRIVREDNA ZADRUGA SISAČKA SELA, OIB 41123677146</izvorni_sadrzaj>
    <derivirana_varijabla naziv="DomainObject.Predmet.ProtustrankaNazivFormatedOIB_1">POLJOPRIVREDNA ZADRUGA SISAČKA SELA, OIB 41123677146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SISAČKA SELA zastupanog po punomoćniku Josip Sušek</item>
    </izvorni_sadrzaj>
    <derivirana_varijabla naziv="DomainObject.Predmet.ProtuStrankaListFormated_1">
      <item>POLJOPRIVREDNA ZADRUGA SISAČKA SELA zastupanog po punomoćniku Josip Sušek</item>
    </derivirana_varijabla>
  </DomainObject.Predmet.ProtuStrankaListFormated>
  <DomainObject.Predmet.ProtuStrankaListFormatedOIB>
    <izvorni_sadrzaj>
      <item>POLJOPRIVREDNA ZADRUGA SISAČKA SELA, OIB 41123677146 zastupanog po punomoćniku Josip Sušek</item>
    </izvorni_sadrzaj>
    <derivirana_varijabla naziv="DomainObject.Predmet.ProtuStrankaListFormatedOIB_1">
      <item>POLJOPRIVREDNA ZADRUGA SISAČKA SELA, OIB 41123677146 zastupanog po punomoćniku Josip Sušek</item>
    </derivirana_varijabla>
  </DomainObject.Predmet.ProtuStrankaListFormatedOIB>
  <DomainObject.Predmet.ProtuStrankaListFormatedWithAdress>
    <izvorni_sadrzaj>
      <item>POLJOPRIVREDNA ZADRUGA SISAČKA SELA, Sela 73, 44273 Sela zastupanog po punomoćniku Josip Sušek</item>
    </izvorni_sadrzaj>
    <derivirana_varijabla naziv="DomainObject.Predmet.ProtuStrankaListFormatedWithAdress_1">
      <item>POLJOPRIVREDNA ZADRUGA SISAČKA SELA, Sela 73, 44273 Sela zastupanog po punomoćniku Josip Sušek</item>
    </derivirana_varijabla>
  </DomainObject.Predmet.ProtuStrankaListFormatedWithAdress>
  <DomainObject.Predmet.ProtuStrankaListFormatedWithAdressOIB>
    <izvorni_sadrzaj>
      <item>POLJOPRIVREDNA ZADRUGA SISAČKA SELA, OIB 41123677146, Sela 73, 44273 Sela zastupanog po punomoćniku Josip Sušek</item>
    </izvorni_sadrzaj>
    <derivirana_varijabla naziv="DomainObject.Predmet.ProtuStrankaListFormatedWithAdressOIB_1">
      <item>POLJOPRIVREDNA ZADRUGA SISAČKA SELA, OIB 41123677146, Sela 73, 44273 Sela zastupanog po punomoćniku Josip Sušek</item>
    </derivirana_varijabla>
  </DomainObject.Predmet.ProtuStrankaListFormatedWithAdressOIB>
  <DomainObject.Predmet.ProtuStrankaListNazivFormated>
    <izvorni_sadrzaj>
      <item>POLJOPRIVREDNA ZADRUGA SISAČKA SELA</item>
    </izvorni_sadrzaj>
    <derivirana_varijabla naziv="DomainObject.Predmet.ProtuStrankaListNazivFormated_1">
      <item>POLJOPRIVREDNA ZADRUGA SISAČKA SELA</item>
    </derivirana_varijabla>
  </DomainObject.Predmet.ProtuStrankaListNazivFormated>
  <DomainObject.Predmet.ProtuStrankaListNazivFormatedOIB>
    <izvorni_sadrzaj>
      <item>POLJOPRIVREDNA ZADRUGA SISAČKA SELA, OIB 41123677146</item>
    </izvorni_sadrzaj>
    <derivirana_varijabla naziv="DomainObject.Predmet.ProtuStrankaListNazivFormatedOIB_1">
      <item>POLJOPRIVREDNA ZADRUGA SISAČKA SELA, OIB 41123677146</item>
    </derivirana_varijabla>
  </DomainObject.Predmet.ProtuStrankaListNazivFormatedOIB>
  <DomainObject.Predmet.OstaliListFormated>
    <izvorni_sadrzaj>
      <item>Josip Sušek punomoćnik sudionika u postupku POLJOPRIVREDNA ZADRUGA SISAČKA SELA</item>
    </izvorni_sadrzaj>
    <derivirana_varijabla naziv="DomainObject.Predmet.OstaliListFormated_1">
      <item>Josip Sušek punomoćnik sudionika u postupku POLJOPRIVREDNA ZADRUGA SISAČKA SELA</item>
    </derivirana_varijabla>
  </DomainObject.Predmet.OstaliListFormated>
  <DomainObject.Predmet.OstaliListFormatedOIB>
    <izvorni_sadrzaj>
      <item>Josip Sušek, OIB 59583793615 punomoćnik sudionika u postupku POLJOPRIVREDNA ZADRUGA SISAČKA SELA</item>
    </izvorni_sadrzaj>
    <derivirana_varijabla naziv="DomainObject.Predmet.OstaliListFormatedOIB_1">
      <item>Josip Sušek, OIB 59583793615 punomoćnik sudionika u postupku POLJOPRIVREDNA ZADRUGA SISAČKA SELA</item>
    </derivirana_varijabla>
  </DomainObject.Predmet.OstaliListFormatedOIB>
  <DomainObject.Predmet.OstaliListFormatedWithAdress>
    <izvorni_sadrzaj>
      <item>Josip Sušek, Ruđera Boškovića 9, 44250 Moščenica punomoćnik sudionika u postupku POLJOPRIVREDNA ZADRUGA SISAČKA SELA</item>
    </izvorni_sadrzaj>
    <derivirana_varijabla naziv="DomainObject.Predmet.OstaliListFormatedWithAdress_1">
      <item>Josip Sušek, Ruđera Boškovića 9, 44250 Moščenica punomoćnik sudionika u postupku POLJOPRIVREDNA ZADRUGA SISAČKA SELA</item>
    </derivirana_varijabla>
  </DomainObject.Predmet.OstaliListFormatedWithAdress>
  <DomainObject.Predmet.OstaliListFormatedWithAdressOIB>
    <izvorni_sadrzaj>
      <item>Josip Sušek, OIB 59583793615, Ruđera Boškovića 9, 44250 Moščenica punomoćnik sudionika u postupku POLJOPRIVREDNA ZADRUGA SISAČKA SELA</item>
    </izvorni_sadrzaj>
    <derivirana_varijabla naziv="DomainObject.Predmet.OstaliListFormatedWithAdressOIB_1">
      <item>Josip Sušek, OIB 59583793615, Ruđera Boškovića 9, 44250 Moščenica punomoćnik sudionika u postupku POLJOPRIVREDNA ZADRUGA SISAČKA SELA</item>
    </derivirana_varijabla>
  </DomainObject.Predmet.OstaliListFormatedWithAdressOIB>
  <DomainObject.Predmet.OstaliListNazivFormated>
    <izvorni_sadrzaj>
      <item>Josip Sušek</item>
    </izvorni_sadrzaj>
    <derivirana_varijabla naziv="DomainObject.Predmet.OstaliListNazivFormated_1">
      <item>Josip Sušek</item>
    </derivirana_varijabla>
  </DomainObject.Predmet.OstaliListNazivFormated>
  <DomainObject.Predmet.OstaliListNazivFormatedOIB>
    <izvorni_sadrzaj>
      <item>Josip Sušek, OIB 59583793615</item>
    </izvorni_sadrzaj>
    <derivirana_varijabla naziv="DomainObject.Predmet.OstaliListNazivFormatedOIB_1">
      <item>Josip Sušek, OIB 59583793615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SISAČKA SELA</izvorni_sadrzaj>
    <derivirana_varijabla naziv="DomainObject.Predmet.ProtustrankaIDrugi_1">POLJOPRIVREDNA ZADRUGA SISAČKA SELA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POLJOPRIVREDNA ZADRUGA SISAČKA SELA, OIB 41123677146, Sela 73, 44273 Sela</izvorni_sadrzaj>
    <derivirana_varijabla naziv="DomainObject.Predmet.ProtustrankaIDrugiAdressOIB_1">POLJOPRIVREDNA ZADRUGA SISAČKA SELA, OIB 41123677146, Sela 73, 44273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SISAČKA SELA</item>
      <item>Josip Sušek</item>
    </izvorni_sadrzaj>
    <derivirana_varijabla naziv="DomainObject.Predmet.SudioniciListNaziv_1">
      <item>FINA Regionalni centar Zagreb</item>
      <item>POLJOPRIVREDNA ZADRUGA SISAČKA SELA</item>
      <item>Josip Sušek</item>
    </derivirana_varijabla>
  </DomainObject.Predmet.SudioniciListNaziv>
  <DomainObject.Predmet.SudioniciListAdressOIB>
    <izvorni_sadrzaj>
      <item>FINA Regionalni centar Zagreb, OIB 85821130368, Trg svibanjskih žrtava 1995.1,10000 Zagreb</item>
      <item>POLJOPRIVREDNA ZADRUGA SISAČKA SELA, OIB 41123677146, Sela 73,44273 Sela</item>
      <item>Josip Sušek, OIB 59583793615, Ruđera Boškovića 9,44250 Moščenica</item>
    </izvorni_sadrzaj>
    <derivirana_varijabla naziv="DomainObject.Predmet.SudioniciListAdressOIB_1">
      <item>FINA Regionalni centar Zagreb, OIB 85821130368, Trg svibanjskih žrtava 1995.1,10000 Zagreb</item>
      <item>POLJOPRIVREDNA ZADRUGA SISAČKA SELA, OIB 41123677146, Sela 73,44273 Sela</item>
      <item>Josip Sušek, OIB 59583793615, Ruđera Boškovića 9,44250 Moščenica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41123677146</item>
      <item>, OIB 59583793615</item>
    </izvorni_sadrzaj>
    <derivirana_varijabla naziv="DomainObject.Predmet.SudioniciListNazivOIB_1">
      <item>, OIB 85821130368</item>
      <item>, OIB 41123677146</item>
      <item>, OIB 59583793615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2016-02-12T11:10:00Z</dcterms:created>
  <dc:creator>ilukac</dc:creator>
  <cp:lastModifiedBy>Mirela Šantek</cp:lastModifiedBy>
  <cp:lastPrinted>2016-03-14T10:13:00Z</cp:lastPrinted>
  <dcterms:modified xmlns:xsi="http://www.w3.org/2001/XMLSchema-instance" xsi:type="dcterms:W3CDTF">2016-03-16T12:41:00Z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