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4df6" w14:paraId="6a54df6" w:rsidRDefault="00F7016D" w:rsidP="00FC1537" w:rsidR="00F7016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-800/15-5</w:t>
      </w:r>
    </w:p>
    <w:p w:rsidRDefault="00F7016D" w:rsidP="00E87D86" w:rsidR="00F7016D" w:rsidRPr="00FC1537">
      <w:pPr>
        <w:jc w:val="both"/>
      </w:pPr>
    </w:p>
    <w:p w:rsidRDefault="00F7016D" w:rsidP="00E87D86" w:rsidR="00F7016D" w:rsidRPr="00FC1537">
      <w:pPr>
        <w:jc w:val="both"/>
      </w:pPr>
    </w:p>
    <w:p w:rsidRDefault="00F7016D" w:rsidP="00E87D86" w:rsidR="00F7016D" w:rsidRPr="00FC1537">
      <w:pPr>
        <w:jc w:val="both"/>
      </w:pPr>
    </w:p>
    <w:p w:rsidRDefault="00F7016D" w:rsidP="00E87D86" w:rsidR="00F7016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F7016D" w:rsidP="00E87D86" w:rsidR="00F7016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F7016D" w:rsidP="00FC1537" w:rsidR="00F7016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F7016D" w:rsidP="00E87D86" w:rsidR="00F7016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F7016D" w:rsidP="00E87D86" w:rsidR="00F7016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F7016D" w:rsidP="00FC1537" w:rsidR="00F7016D" w:rsidRPr="00FC1537">
      <w:pPr>
        <w:jc w:val="center"/>
      </w:pPr>
      <w:r>
        <w:t>R E P U B L I K A   H R V A T S K A</w:t>
      </w:r>
    </w:p>
    <w:p w:rsidRDefault="00F7016D" w:rsidP="00E87D86" w:rsidR="00F7016D"/>
    <w:p w:rsidRDefault="00F7016D" w:rsidP="001F7D4E" w:rsidR="00F7016D">
      <w:pPr>
        <w:jc w:val="center"/>
      </w:pPr>
      <w:r>
        <w:t>O G L A S</w:t>
      </w:r>
    </w:p>
    <w:p w:rsidRDefault="00F7016D" w:rsidP="001F7D4E" w:rsidR="00F7016D">
      <w:pPr>
        <w:jc w:val="center"/>
      </w:pPr>
    </w:p>
    <w:p w:rsidRDefault="00F7016D" w:rsidP="001F7D4E" w:rsidR="00F7016D" w:rsidRPr="00FC1537">
      <w:pPr>
        <w:jc w:val="center"/>
      </w:pPr>
    </w:p>
    <w:p w:rsidRDefault="00F7016D" w:rsidP="00E87D86" w:rsidR="00F7016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OZIRIS GRUPA d.o.o. Zadar, Cerodole 15, Zadar, OIB: 53257019617,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30. studenoga 2015</w:t>
      </w:r>
      <w:r w:rsidRPr="00FC1537">
        <w:t xml:space="preserve">., dana </w:t>
      </w:r>
      <w:r w:rsidR="00B75FE2">
        <w:t>11. siječnja 2016</w:t>
      </w:r>
      <w:r>
        <w:t xml:space="preserve">., objavio je </w:t>
      </w:r>
    </w:p>
    <w:p w:rsidRDefault="00F7016D" w:rsidP="00E87D86" w:rsidR="00F7016D">
      <w:pPr>
        <w:ind w:firstLine="720"/>
        <w:jc w:val="both"/>
      </w:pPr>
    </w:p>
    <w:p w:rsidRDefault="00F7016D" w:rsidP="00E87D86" w:rsidR="00F7016D">
      <w:pPr>
        <w:ind w:firstLine="720"/>
        <w:jc w:val="both"/>
      </w:pPr>
    </w:p>
    <w:p w:rsidRDefault="00F7016D" w:rsidP="00083422" w:rsidR="00F7016D" w:rsidRPr="00FC1537">
      <w:pPr>
        <w:jc w:val="center"/>
      </w:pPr>
      <w:r>
        <w:t>o g l a s</w:t>
      </w:r>
    </w:p>
    <w:p w:rsidRDefault="00F7016D" w:rsidP="005C42A8" w:rsidR="00F7016D">
      <w:pPr>
        <w:ind w:firstLine="315"/>
        <w:jc w:val="both"/>
      </w:pPr>
    </w:p>
    <w:p w:rsidRDefault="00F7016D" w:rsidP="005C42A8" w:rsidR="00F7016D">
      <w:pPr>
        <w:ind w:firstLine="315"/>
        <w:jc w:val="both"/>
      </w:pPr>
    </w:p>
    <w:p w:rsidRDefault="00F7016D" w:rsidP="00DE074C" w:rsidR="00F7016D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OZIRIS GRUPA d.o.o. Zadar, Cerodole 15, Zadar, OIB: 53257019617, </w:t>
      </w:r>
      <w:r w:rsidRPr="00FC1537">
        <w:t xml:space="preserve">iznosi </w:t>
      </w:r>
      <w:r>
        <w:rPr>
          <w:b/>
        </w:rPr>
        <w:t>308</w:t>
      </w:r>
      <w:r w:rsidRPr="0011713A">
        <w:rPr>
          <w:b/>
        </w:rPr>
        <w:t>.</w:t>
      </w:r>
      <w:r>
        <w:rPr>
          <w:b/>
        </w:rPr>
        <w:t>520</w:t>
      </w:r>
      <w:r w:rsidRPr="0011713A">
        <w:rPr>
          <w:b/>
        </w:rPr>
        <w:t>,</w:t>
      </w:r>
      <w:r>
        <w:rPr>
          <w:b/>
        </w:rPr>
        <w:t xml:space="preserve">71 </w:t>
      </w:r>
      <w:r>
        <w:t>kuna.</w:t>
      </w:r>
    </w:p>
    <w:p w:rsidRDefault="00F7016D" w:rsidP="00E87D86" w:rsidR="00F7016D" w:rsidRPr="00FC1537">
      <w:pPr>
        <w:jc w:val="both"/>
      </w:pPr>
    </w:p>
    <w:p w:rsidRDefault="00F7016D" w:rsidP="00CD5142" w:rsidR="00F7016D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Mile Soldo iz Islama Latinskog, Grgurice 69, OIB: 54188582756, </w:t>
      </w:r>
      <w:r w:rsidRPr="00FC1537">
        <w:t>dužnika</w:t>
      </w:r>
      <w:r>
        <w:t xml:space="preserve"> OZIRIS GRUPA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F7016D" w:rsidP="00CD5142" w:rsidR="00F7016D">
      <w:pPr>
        <w:jc w:val="both"/>
      </w:pPr>
    </w:p>
    <w:p w:rsidRDefault="00F7016D" w:rsidP="0033405E" w:rsidR="00F7016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F7016D" w:rsidP="00CD5142" w:rsidR="00F7016D">
      <w:pPr>
        <w:jc w:val="both"/>
      </w:pPr>
    </w:p>
    <w:p w:rsidRDefault="00F7016D" w:rsidP="00CD5142" w:rsidR="00F7016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OZIRIS GRUPA d.o.o. Zadar, Cerodole 15, Zadar, OIB: 53257019617,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OZIRIS GRUPA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211-800-2015.</w:t>
      </w:r>
    </w:p>
    <w:p w:rsidRDefault="00F7016D" w:rsidP="00CD5142" w:rsidR="00F7016D">
      <w:pPr>
        <w:jc w:val="both"/>
      </w:pPr>
    </w:p>
    <w:p w:rsidRDefault="00F7016D" w:rsidP="005C42A8" w:rsidR="00F7016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F7016D" w:rsidP="00E523B5" w:rsidR="00F7016D">
      <w:pPr>
        <w:ind w:firstLine="315"/>
        <w:jc w:val="both"/>
      </w:pPr>
    </w:p>
    <w:p w:rsidRDefault="00F7016D" w:rsidP="00E87D86" w:rsidR="00F7016D" w:rsidRPr="00FC1537">
      <w:pPr>
        <w:jc w:val="center"/>
      </w:pPr>
      <w:r w:rsidRPr="00FC1537">
        <w:t xml:space="preserve">U Zadru, </w:t>
      </w:r>
      <w:r w:rsidR="00B75FE2">
        <w:t>11. siječnja 2016</w:t>
      </w:r>
      <w:r w:rsidRPr="00FC1537">
        <w:t xml:space="preserve">. </w:t>
      </w:r>
    </w:p>
    <w:p w:rsidRDefault="00F7016D" w:rsidP="00E87D86" w:rsidR="00F7016D" w:rsidRPr="00FC1537">
      <w:pPr>
        <w:jc w:val="center"/>
      </w:pPr>
    </w:p>
    <w:p w:rsidRDefault="00F7016D" w:rsidP="00E87D86" w:rsidR="00F7016D" w:rsidRPr="00FC1537">
      <w:pPr>
        <w:jc w:val="right"/>
      </w:pPr>
    </w:p>
    <w:p w:rsidRDefault="00F7016D" w:rsidP="001945B8" w:rsidR="00F7016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F7016D" w:rsidP="001945B8" w:rsidR="00F7016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F7016D" w:rsidP="00B84EF6" w:rsidR="00F7016D" w:rsidRPr="00FC1537">
      <w:pPr>
        <w:jc w:val="right"/>
      </w:pPr>
    </w:p>
    <w:p w:rsidRDefault="00F7016D" w:rsidP="00B84EF6" w:rsidR="00F7016D" w:rsidRPr="00FC1537">
      <w:pPr>
        <w:jc w:val="right"/>
      </w:pPr>
    </w:p>
    <w:p w:rsidRDefault="00F7016D" w:rsidP="00B84EF6" w:rsidR="00F7016D" w:rsidRPr="00FC1537"/>
    <w:p w:rsidRDefault="00F7016D" w:rsidP="00E87D86" w:rsidR="00F7016D" w:rsidRPr="00FC1537">
      <w:pPr>
        <w:jc w:val="both"/>
      </w:pPr>
    </w:p>
    <w:p w:rsidRDefault="00F7016D" w:rsidP="00FC1537" w:rsidR="00F7016D" w:rsidRPr="0033405E">
      <w:pPr>
        <w:ind w:firstLine="708" w:left="12"/>
        <w:jc w:val="both"/>
      </w:pPr>
      <w:r w:rsidRPr="0033405E">
        <w:t>DNA:</w:t>
      </w:r>
    </w:p>
    <w:p w:rsidRDefault="00F7016D" w:rsidP="00E87D86" w:rsidR="00F7016D" w:rsidRPr="0033405E">
      <w:pPr>
        <w:numPr>
          <w:ilvl w:val="0"/>
          <w:numId w:val="2"/>
        </w:numPr>
        <w:jc w:val="both"/>
      </w:pPr>
      <w:r w:rsidRPr="0033405E">
        <w:t>e-oglasna ploča suda</w:t>
      </w:r>
    </w:p>
    <w:p w:rsidRDefault="00F7016D" w:rsidP="00E87D86" w:rsidR="00F7016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F7016D" w:rsidP="00E87D86" w:rsidR="00F7016D" w:rsidRPr="00083422">
      <w:pPr>
        <w:ind w:firstLine="720"/>
        <w:jc w:val="both"/>
        <w:rPr>
          <w:b/>
        </w:rPr>
      </w:pPr>
    </w:p>
    <w:p w:rsidRDefault="00F7016D" w:rsidP="00E87D86" w:rsidR="00F7016D" w:rsidRPr="00FC1537">
      <w:pPr>
        <w:ind w:firstLine="720"/>
        <w:jc w:val="both"/>
      </w:pPr>
    </w:p>
    <w:p w:rsidRDefault="00F7016D" w:rsidP="00E87D86" w:rsidR="00F7016D" w:rsidRPr="00FC1537"/>
    <w:p w:rsidRDefault="00F7016D" w:rsidP="00E87D86" w:rsidR="00F7016D" w:rsidRPr="00FC1537"/>
    <w:p w:rsidRDefault="00F7016D" w:rsidR="00F7016D" w:rsidRPr="00FC1537"/>
    <w:sectPr w:rsidSect="00381900" w:rsidR="00F7016D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16D" w:rsidP="00381900" w:rsidR="00F7016D">
      <w:r>
        <w:separator/>
      </w:r>
    </w:p>
  </w:endnote>
  <w:endnote w:id="0" w:type="continuationSeparator">
    <w:p w:rsidRDefault="00F7016D" w:rsidP="00381900" w:rsidR="00F7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16D" w:rsidP="00381900" w:rsidR="00F7016D">
      <w:r>
        <w:separator/>
      </w:r>
    </w:p>
  </w:footnote>
  <w:footnote w:id="0" w:type="continuationSeparator">
    <w:p w:rsidRDefault="00F7016D" w:rsidP="00381900" w:rsidR="00F70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080" w:rsidP="00FC1537" w:rsidR="00F7016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308D3">
      <w:rPr>
        <w:noProof/>
      </w:rPr>
      <w:t>2</w:t>
    </w:r>
    <w:r>
      <w:rPr>
        <w:noProof/>
      </w:rPr>
      <w:fldChar w:fldCharType="end"/>
    </w:r>
    <w:r w:rsidR="00F7016D">
      <w:tab/>
    </w:r>
    <w:r w:rsidR="00F7016D">
      <w:tab/>
      <w:t xml:space="preserve">Poslovni broj: </w:t>
    </w:r>
    <w:r w:rsidR="00F7016D" w:rsidRPr="00FC1537">
      <w:t>1 St</w:t>
    </w:r>
    <w:r w:rsidR="00F7016D">
      <w:t>-800/15-5</w:t>
    </w:r>
  </w:p>
  <w:p w:rsidRDefault="00F7016D" w:rsidR="00F7016D">
    <w:pPr>
      <w:pStyle w:val="Zaglavlje"/>
      <w:jc w:val="center"/>
    </w:pPr>
  </w:p>
  <w:p w:rsidRDefault="00F7016D" w:rsidP="00FC1537" w:rsidR="00F7016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3405E"/>
    <w:rsid w:val="00381900"/>
    <w:rsid w:val="003927C8"/>
    <w:rsid w:val="003946C2"/>
    <w:rsid w:val="00395FBC"/>
    <w:rsid w:val="003E4669"/>
    <w:rsid w:val="004212FB"/>
    <w:rsid w:val="00445AD6"/>
    <w:rsid w:val="00461269"/>
    <w:rsid w:val="00477976"/>
    <w:rsid w:val="00484D5F"/>
    <w:rsid w:val="004928EC"/>
    <w:rsid w:val="004B358C"/>
    <w:rsid w:val="004D697C"/>
    <w:rsid w:val="004F1927"/>
    <w:rsid w:val="005308D3"/>
    <w:rsid w:val="005B1954"/>
    <w:rsid w:val="005C42A8"/>
    <w:rsid w:val="005F2D85"/>
    <w:rsid w:val="00631196"/>
    <w:rsid w:val="00655D68"/>
    <w:rsid w:val="0065727A"/>
    <w:rsid w:val="00663483"/>
    <w:rsid w:val="006B3AB1"/>
    <w:rsid w:val="006B6BB8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B1DE0"/>
    <w:rsid w:val="007B6567"/>
    <w:rsid w:val="007B7EB9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75FE2"/>
    <w:rsid w:val="00B82590"/>
    <w:rsid w:val="00B84EF6"/>
    <w:rsid w:val="00BB16C9"/>
    <w:rsid w:val="00C24CDB"/>
    <w:rsid w:val="00C95A52"/>
    <w:rsid w:val="00C96EEB"/>
    <w:rsid w:val="00CC6FF6"/>
    <w:rsid w:val="00CD5142"/>
    <w:rsid w:val="00D22ABD"/>
    <w:rsid w:val="00D300E7"/>
    <w:rsid w:val="00D343DB"/>
    <w:rsid w:val="00D75C4C"/>
    <w:rsid w:val="00D7779A"/>
    <w:rsid w:val="00D872FF"/>
    <w:rsid w:val="00DA096F"/>
    <w:rsid w:val="00DE074C"/>
    <w:rsid w:val="00DF44AD"/>
    <w:rsid w:val="00E24ACD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016D"/>
    <w:rsid w:val="00F76FE5"/>
    <w:rsid w:val="00F82299"/>
    <w:rsid w:val="00F854A7"/>
    <w:rsid w:val="00F941FD"/>
    <w:rsid w:val="00FA4156"/>
    <w:rsid w:val="00FC1080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530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79608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GRUPA d.o.o. za gradnju, trgovinu i usluge</izvorni_sadrzaj>
    <derivirana_varijabla naziv="DomainObject.Predmet.ProtustrankaFormated_1">  OZIRIS GRUPA d.o.o. za gradnju, trgovinu i usluge</derivirana_varijabla>
  </DomainObject.Predmet.ProtustrankaFormated>
  <DomainObject.Predmet.ProtustrankaFormatedOIB>
    <izvorni_sadrzaj>  OZIRIS GRUPA d.o.o. za gradnju, trgovinu i usluge, OIB 53257019617</izvorni_sadrzaj>
    <derivirana_varijabla naziv="DomainObject.Predmet.ProtustrankaFormatedOIB_1">  OZIRIS GRUPA d.o.o. za gradnju, trgovinu i usluge, OIB 53257019617</derivirana_varijabla>
  </DomainObject.Predmet.ProtustrankaFormatedOIB>
  <DomainObject.Predmet.ProtustrankaFormatedWithAdress>
    <izvorni_sadrzaj> OZIRIS GRUPA d.o.o. za gradnju, trgovinu i usluge, Cerodole 15, 23000 Zadar</izvorni_sadrzaj>
    <derivirana_varijabla naziv="DomainObject.Predmet.ProtustrankaFormatedWithAdress_1"> OZIRIS GRUPA d.o.o. za gradnju, trgovinu i usluge, Cerodole 15, 23000 Zadar</derivirana_varijabla>
  </DomainObject.Predmet.ProtustrankaFormatedWithAdress>
  <DomainObject.Predmet.ProtustrankaFormatedWithAdressOIB>
    <izvorni_sadrzaj> OZIRIS GRUPA d.o.o. za gradnju, trgovinu i usluge, OIB 53257019617, Cerodole 15, 23000 Zadar</izvorni_sadrzaj>
    <derivirana_varijabla naziv="DomainObject.Predmet.ProtustrankaFormatedWithAdressOIB_1"> OZIRIS GRUPA d.o.o. za gradnju, trgovinu i usluge, OIB 53257019617, Cerodole 15, 23000 Zadar</derivirana_varijabla>
  </DomainObject.Predmet.ProtustrankaFormatedWithAdressOIB>
  <DomainObject.Predmet.ProtustrankaWithAdress>
    <izvorni_sadrzaj>OZIRIS GRUPA d.o.o. za gradnju, trgovinu i usluge Cerodole 15, 23000 Zadar</izvorni_sadrzaj>
    <derivirana_varijabla naziv="DomainObject.Predmet.ProtustrankaWithAdress_1">OZIRIS GRUPA d.o.o. za gradnju, trgovinu i usluge Cerodole 15, 23000 Zadar</derivirana_varijabla>
  </DomainObject.Predmet.ProtustrankaWithAdress>
  <DomainObject.Predmet.ProtustrankaWithAdressOIB>
    <izvorni_sadrzaj>OZIRIS GRUPA d.o.o. za gradnju, trgovinu i usluge, OIB 53257019617, Cerodole 15, 23000 Zadar</izvorni_sadrzaj>
    <derivirana_varijabla naziv="DomainObject.Predmet.ProtustrankaWithAdressOIB_1">OZIRIS GRUPA d.o.o. za gradnju, trgovinu i usluge, OIB 53257019617, Cerodole 15, 23000 Zadar</derivirana_varijabla>
  </DomainObject.Predmet.ProtustrankaWithAdressOIB>
  <DomainObject.Predmet.ProtustrankaNazivFormated>
    <izvorni_sadrzaj>OZIRIS GRUPA d.o.o. za gradnju, trgovinu i usluge</izvorni_sadrzaj>
    <derivirana_varijabla naziv="DomainObject.Predmet.ProtustrankaNazivFormated_1">OZIRIS GRUPA d.o.o. za gradnju, trgovinu i usluge</derivirana_varijabla>
  </DomainObject.Predmet.ProtustrankaNazivFormated>
  <DomainObject.Predmet.ProtustrankaNazivFormatedOIB>
    <izvorni_sadrzaj>OZIRIS GRUPA d.o.o. za gradnju, trgovinu i usluge, OIB 53257019617</izvorni_sadrzaj>
    <derivirana_varijabla naziv="DomainObject.Predmet.ProtustrankaNazivFormatedOIB_1">OZIRIS GRUPA d.o.o. za gradnju, trgovinu i usluge, OIB 53257019617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308520.71</izvorni_sadrzaj>
    <derivirana_varijabla naziv="DomainObject.Predmet.TrenutnaVrijednost_1">308520.71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OZIRIS GRUPA d.o.o. za gradnju, trgovinu i usluge</item>
    </izvorni_sadrzaj>
    <derivirana_varijabla naziv="DomainObject.Predmet.ProtuStrankaListFormated_1">
      <item>OZIRIS GRUPA d.o.o. za gradnju, trgovinu i usluge</item>
    </derivirana_varijabla>
  </DomainObject.Predmet.ProtuStrankaListFormated>
  <DomainObject.Predmet.ProtuStrankaListFormatedOIB>
    <izvorni_sadrzaj>
      <item>OZIRIS GRUPA d.o.o. za gradnju, trgovinu i usluge, OIB 53257019617</item>
    </izvorni_sadrzaj>
    <derivirana_varijabla naziv="DomainObject.Predmet.ProtuStrankaListFormatedOIB_1">
      <item>OZIRIS GRUPA d.o.o. za gradnju, trgovinu i usluge, OIB 53257019617</item>
    </derivirana_varijabla>
  </DomainObject.Predmet.ProtuStrankaListFormatedOIB>
  <DomainObject.Predmet.ProtuStrankaListFormatedWithAdress>
    <izvorni_sadrzaj>
      <item>OZIRIS GRUPA d.o.o. za gradnju, trgovinu i usluge, Cerodole 15, 23000 Zadar</item>
    </izvorni_sadrzaj>
    <derivirana_varijabla naziv="DomainObject.Predmet.ProtuStrankaListFormatedWithAdress_1">
      <item>OZIRIS GRUPA d.o.o. za gradnju, trgovinu i usluge, Cerodole 15, 23000 Zadar</item>
    </derivirana_varijabla>
  </DomainObject.Predmet.ProtuStrankaListFormatedWithAdress>
  <DomainObject.Predmet.ProtuStrankaListFormatedWithAdressOIB>
    <izvorni_sadrzaj>
      <item>OZIRIS GRUPA d.o.o. za gradnju, trgovinu i usluge, OIB 53257019617, Cerodole 15, 23000 Zadar</item>
    </izvorni_sadrzaj>
    <derivirana_varijabla naziv="DomainObject.Predmet.ProtuStrankaListFormatedWithAdressOIB_1">
      <item>OZIRIS GRUPA d.o.o. za gradnju, trgovinu i usluge, OIB 53257019617, Cerodole 15, 23000 Zadar</item>
    </derivirana_varijabla>
  </DomainObject.Predmet.ProtuStrankaListFormatedWithAdressOIB>
  <DomainObject.Predmet.ProtuStrankaListNazivFormated>
    <izvorni_sadrzaj>
      <item>OZIRIS GRUPA d.o.o. za gradnju, trgovinu i usluge</item>
    </izvorni_sadrzaj>
    <derivirana_varijabla naziv="DomainObject.Predmet.ProtuStrankaListNazivFormated_1">
      <item>OZIRIS GRUPA d.o.o. za gradnju, trgovinu i usluge</item>
    </derivirana_varijabla>
  </DomainObject.Predmet.ProtuStrankaListNazivFormated>
  <DomainObject.Predmet.ProtuStrankaListNazivFormatedOIB>
    <izvorni_sadrzaj>
      <item>OZIRIS GRUPA d.o.o. za gradnju, trgovinu i usluge, OIB 53257019617</item>
    </izvorni_sadrzaj>
    <derivirana_varijabla naziv="DomainObject.Predmet.ProtuStrankaListNazivFormatedOIB_1">
      <item>OZIRIS GRUPA d.o.o. za gradnju, trgovinu i usluge, OIB 53257019617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OZIRIS GRUPA d.o.o. za gradnju, trgovinu i usluge</izvorni_sadrzaj>
    <derivirana_varijabla naziv="DomainObject.Predmet.ProtustrankaIDrugi_1">OZIRIS GRUPA d.o.o.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OZIRIS GRUPA d.o.o. za gradnju, trgovinu i usluge, OIB 53257019617, Cerodole 15, 23000 Zadar</izvorni_sadrzaj>
    <derivirana_varijabla naziv="DomainObject.Predmet.ProtustrankaIDrugiAdressOIB_1">OZIRIS GRUPA d.o.o. za gradnju, trgovinu i usluge, OIB 53257019617, Cerodole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OZIRIS GRUPA d.o.o. za gradnju, trgovinu i usluge</item>
    </izvorni_sadrzaj>
    <derivirana_varijabla naziv="DomainObject.Predmet.SudioniciListNaziv_1">
      <item>FINA</item>
      <item>OZIRIS GRUPA d.o.o. za gradnju, trgovinu i usluge</item>
    </derivirana_varijabla>
  </DomainObject.Predmet.SudioniciListNaziv>
  <DomainObject.Predmet.SudioniciListAdressOIB>
    <izvorni_sadrzaj>
      <item>FINA, OIB 85821130368</item>
      <item>OZIRIS GRUPA d.o.o. za gradnju, trgovinu i usluge, OIB 53257019617, Cerodole 15,23000 Zadar</item>
    </izvorni_sadrzaj>
    <derivirana_varijabla naziv="DomainObject.Predmet.SudioniciListAdressOIB_1">
      <item>FINA, OIB 85821130368</item>
      <item>OZIRIS GRUPA d.o.o. za gradnju, trgovinu i usluge, OIB 53257019617, Cerodole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53257019617</item>
    </izvorni_sadrzaj>
    <derivirana_varijabla naziv="DomainObject.Predmet.SudioniciListNazivOIB_1">
      <item>, OIB 85821130368</item>
      <item>, OIB 53257019617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2164</properties:Characters>
  <properties:Lines>69</properties:Lines>
  <properties:Paragraphs>18</properties:Paragraphs>
  <properties:TotalTime>40</properties:TotalTime>
  <properties:ScaleCrop>false</properties:ScaleCrop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2015-12-23T07:04:00Z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2016-01-11T12:19:00Z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